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294" w:rsidRPr="00B96541" w:rsidRDefault="00CA0294" w:rsidP="00BC0FD7">
      <w:pPr>
        <w:pStyle w:val="Title"/>
      </w:pPr>
      <w:r w:rsidRPr="00B96541">
        <w:t>ПОЯСНИТЕЛЬНАЯ ЗАПИСКА</w:t>
      </w:r>
    </w:p>
    <w:p w:rsidR="00CA0294" w:rsidRPr="00B96541" w:rsidRDefault="00CA0294" w:rsidP="00BC0FD7">
      <w:pPr>
        <w:jc w:val="center"/>
        <w:rPr>
          <w:b/>
          <w:bCs/>
          <w:sz w:val="26"/>
        </w:rPr>
      </w:pPr>
      <w:r w:rsidRPr="00B96541">
        <w:rPr>
          <w:b/>
          <w:bCs/>
          <w:sz w:val="26"/>
        </w:rPr>
        <w:t>к исполнению доходной и расходной части бюджета</w:t>
      </w:r>
    </w:p>
    <w:p w:rsidR="00CA0294" w:rsidRPr="00B96541" w:rsidRDefault="00CA0294" w:rsidP="00BC0FD7">
      <w:pPr>
        <w:jc w:val="center"/>
        <w:rPr>
          <w:b/>
          <w:bCs/>
          <w:sz w:val="26"/>
        </w:rPr>
      </w:pPr>
      <w:r w:rsidRPr="00B96541">
        <w:rPr>
          <w:b/>
          <w:bCs/>
          <w:sz w:val="26"/>
        </w:rPr>
        <w:t>МО городской округ город Пыть-Ях</w:t>
      </w:r>
    </w:p>
    <w:p w:rsidR="00CA0294" w:rsidRPr="00B96541" w:rsidRDefault="00CA0294" w:rsidP="00BC0FD7">
      <w:pPr>
        <w:jc w:val="center"/>
        <w:rPr>
          <w:b/>
          <w:bCs/>
          <w:sz w:val="26"/>
        </w:rPr>
      </w:pPr>
      <w:r w:rsidRPr="00B96541">
        <w:rPr>
          <w:b/>
          <w:bCs/>
          <w:sz w:val="26"/>
        </w:rPr>
        <w:t>за 1 квартал 201</w:t>
      </w:r>
      <w:r>
        <w:rPr>
          <w:b/>
          <w:bCs/>
          <w:sz w:val="26"/>
        </w:rPr>
        <w:t>7</w:t>
      </w:r>
      <w:r w:rsidRPr="00B96541">
        <w:rPr>
          <w:b/>
          <w:bCs/>
          <w:sz w:val="26"/>
        </w:rPr>
        <w:t>года</w:t>
      </w:r>
    </w:p>
    <w:p w:rsidR="00CA0294" w:rsidRPr="00D0711D" w:rsidRDefault="00CA0294" w:rsidP="000D2104">
      <w:pPr>
        <w:pStyle w:val="BodyText2"/>
        <w:tabs>
          <w:tab w:val="left" w:pos="0"/>
        </w:tabs>
        <w:ind w:firstLine="720"/>
        <w:rPr>
          <w:szCs w:val="26"/>
        </w:rPr>
      </w:pPr>
    </w:p>
    <w:p w:rsidR="00CA0294" w:rsidRPr="00D0711D" w:rsidRDefault="00CA0294" w:rsidP="00D0711D">
      <w:pPr>
        <w:pStyle w:val="BodyText2"/>
        <w:tabs>
          <w:tab w:val="left" w:pos="0"/>
        </w:tabs>
        <w:ind w:firstLine="709"/>
        <w:rPr>
          <w:szCs w:val="26"/>
        </w:rPr>
      </w:pPr>
      <w:r w:rsidRPr="00D0711D">
        <w:rPr>
          <w:szCs w:val="26"/>
        </w:rPr>
        <w:t>Отчет об исполнении бюджета</w:t>
      </w:r>
      <w:r w:rsidRPr="00D0711D">
        <w:rPr>
          <w:bCs/>
          <w:szCs w:val="26"/>
        </w:rPr>
        <w:t xml:space="preserve"> муниципального образования городского округа город Пыть-Ях</w:t>
      </w:r>
      <w:r w:rsidRPr="00D0711D">
        <w:rPr>
          <w:szCs w:val="26"/>
        </w:rPr>
        <w:t xml:space="preserve"> за 1 квартал 201</w:t>
      </w:r>
      <w:r>
        <w:rPr>
          <w:szCs w:val="26"/>
        </w:rPr>
        <w:t>7</w:t>
      </w:r>
      <w:r w:rsidRPr="00D0711D">
        <w:rPr>
          <w:szCs w:val="26"/>
        </w:rPr>
        <w:t xml:space="preserve"> года подготовлен в соответствии со статьей 264.2 Бюджетного кодекса Российской Федерации и статьей 22 решения Думы города Пыть-Яха от 21.03.2014 № 258 «Об утверждении Положения о бюджетном процессе в муниципальном образовании городской округ город Пыть-Ях». </w:t>
      </w:r>
    </w:p>
    <w:p w:rsidR="00CA0294" w:rsidRPr="00041CDF" w:rsidRDefault="00CA0294" w:rsidP="00D0711D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041CDF">
        <w:rPr>
          <w:sz w:val="26"/>
          <w:szCs w:val="26"/>
        </w:rPr>
        <w:t xml:space="preserve">Бюджет городского округа на 2017 год утвержден решением Думы города о бюджете города Пыть-Яха на 2017 год и плановый период 2018-2019 годы от 16.12.2016 № 40 (с изменениями, внесенными решением Думы города Пыть-Яха от 24.03.2017 № 78) (далее – </w:t>
      </w:r>
      <w:r>
        <w:rPr>
          <w:sz w:val="26"/>
          <w:szCs w:val="26"/>
        </w:rPr>
        <w:t>решение о бюджете</w:t>
      </w:r>
      <w:r w:rsidRPr="00041CDF">
        <w:rPr>
          <w:sz w:val="26"/>
          <w:szCs w:val="26"/>
        </w:rPr>
        <w:t>), основные характеристики которого следующие</w:t>
      </w:r>
      <w:r w:rsidRPr="00041CDF">
        <w:rPr>
          <w:b/>
          <w:sz w:val="26"/>
          <w:szCs w:val="26"/>
        </w:rPr>
        <w:t>:</w:t>
      </w:r>
      <w:r w:rsidRPr="00041CDF">
        <w:rPr>
          <w:sz w:val="26"/>
          <w:szCs w:val="26"/>
        </w:rPr>
        <w:t xml:space="preserve"> </w:t>
      </w:r>
    </w:p>
    <w:p w:rsidR="00CA0294" w:rsidRPr="00041CDF" w:rsidRDefault="00CA0294" w:rsidP="00D0711D">
      <w:pPr>
        <w:pStyle w:val="21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b w:val="0"/>
          <w:sz w:val="26"/>
          <w:szCs w:val="26"/>
          <w:lang w:eastAsia="ru-RU"/>
        </w:rPr>
      </w:pPr>
      <w:r w:rsidRPr="00041CDF">
        <w:rPr>
          <w:b w:val="0"/>
          <w:sz w:val="26"/>
          <w:szCs w:val="26"/>
          <w:lang w:eastAsia="ru-RU"/>
        </w:rPr>
        <w:t xml:space="preserve">общий объем доходов бюджета городского округа в сумме </w:t>
      </w:r>
      <w:r w:rsidRPr="00041CDF">
        <w:rPr>
          <w:b w:val="0"/>
          <w:sz w:val="26"/>
          <w:szCs w:val="26"/>
        </w:rPr>
        <w:t>2 605 645 400,00</w:t>
      </w:r>
      <w:r w:rsidRPr="00041CDF">
        <w:rPr>
          <w:b w:val="0"/>
          <w:bCs/>
          <w:sz w:val="26"/>
          <w:szCs w:val="26"/>
        </w:rPr>
        <w:t xml:space="preserve"> рублей, в том числе безвозмездные поступления в сумме 1 644 773 100,00 рублей</w:t>
      </w:r>
      <w:r w:rsidRPr="00041CDF">
        <w:rPr>
          <w:b w:val="0"/>
          <w:sz w:val="26"/>
          <w:szCs w:val="26"/>
          <w:lang w:eastAsia="ru-RU"/>
        </w:rPr>
        <w:t>;</w:t>
      </w:r>
    </w:p>
    <w:p w:rsidR="00CA0294" w:rsidRPr="00D0711D" w:rsidRDefault="00CA0294" w:rsidP="00D0711D">
      <w:pPr>
        <w:pStyle w:val="21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b w:val="0"/>
          <w:sz w:val="26"/>
          <w:szCs w:val="26"/>
          <w:lang w:eastAsia="ru-RU"/>
        </w:rPr>
      </w:pPr>
      <w:r w:rsidRPr="00D0711D">
        <w:rPr>
          <w:b w:val="0"/>
          <w:sz w:val="26"/>
          <w:szCs w:val="26"/>
          <w:lang w:eastAsia="ru-RU"/>
        </w:rPr>
        <w:t xml:space="preserve">общий объем расходов бюджета городского округа в сумме </w:t>
      </w:r>
      <w:r>
        <w:rPr>
          <w:b w:val="0"/>
          <w:sz w:val="26"/>
          <w:szCs w:val="26"/>
          <w:lang w:eastAsia="ru-RU"/>
        </w:rPr>
        <w:t>2 771 613,047,90</w:t>
      </w:r>
      <w:r w:rsidRPr="00D0711D">
        <w:rPr>
          <w:b w:val="0"/>
          <w:sz w:val="26"/>
          <w:szCs w:val="26"/>
          <w:lang w:eastAsia="ru-RU"/>
        </w:rPr>
        <w:t xml:space="preserve"> рублей;</w:t>
      </w:r>
    </w:p>
    <w:p w:rsidR="00CA0294" w:rsidRPr="00D0711D" w:rsidRDefault="00CA0294" w:rsidP="00D0711D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0711D">
        <w:rPr>
          <w:sz w:val="26"/>
          <w:szCs w:val="26"/>
        </w:rPr>
        <w:t xml:space="preserve">дефицит бюджета городского округа в сумме </w:t>
      </w:r>
      <w:r>
        <w:rPr>
          <w:sz w:val="26"/>
          <w:szCs w:val="26"/>
        </w:rPr>
        <w:t>165 967 647,9</w:t>
      </w:r>
      <w:r w:rsidRPr="00D0711D">
        <w:rPr>
          <w:sz w:val="26"/>
          <w:szCs w:val="26"/>
        </w:rPr>
        <w:t xml:space="preserve"> рублей.</w:t>
      </w:r>
    </w:p>
    <w:p w:rsidR="00CA0294" w:rsidRPr="00D0711D" w:rsidRDefault="00CA0294" w:rsidP="00D0711D">
      <w:pPr>
        <w:jc w:val="both"/>
        <w:rPr>
          <w:b/>
          <w:sz w:val="26"/>
          <w:szCs w:val="26"/>
        </w:rPr>
      </w:pPr>
    </w:p>
    <w:p w:rsidR="00CA0294" w:rsidRPr="00D0711D" w:rsidRDefault="00CA0294" w:rsidP="00D0711D">
      <w:pPr>
        <w:ind w:firstLine="567"/>
        <w:jc w:val="both"/>
        <w:rPr>
          <w:sz w:val="26"/>
          <w:szCs w:val="26"/>
        </w:rPr>
      </w:pPr>
      <w:r w:rsidRPr="00D0711D">
        <w:rPr>
          <w:sz w:val="26"/>
          <w:szCs w:val="26"/>
        </w:rPr>
        <w:t xml:space="preserve">В течение </w:t>
      </w:r>
      <w:r>
        <w:rPr>
          <w:sz w:val="26"/>
          <w:szCs w:val="26"/>
        </w:rPr>
        <w:t>отчетного периода</w:t>
      </w:r>
      <w:r w:rsidRPr="00D0711D">
        <w:rPr>
          <w:sz w:val="26"/>
          <w:szCs w:val="26"/>
        </w:rPr>
        <w:t xml:space="preserve"> по основаниям, установленным статьями 217, 232 Бюджетного кодекса Российской Федерации, и пунктом </w:t>
      </w:r>
      <w:r>
        <w:rPr>
          <w:sz w:val="26"/>
          <w:szCs w:val="26"/>
        </w:rPr>
        <w:t>25</w:t>
      </w:r>
      <w:r w:rsidRPr="00D0711D">
        <w:rPr>
          <w:sz w:val="26"/>
          <w:szCs w:val="26"/>
        </w:rPr>
        <w:t xml:space="preserve"> решения о бюджете, разрешающими вносить изменения в параметры бюджета без внесения изменений в решение о бюджете города, были произведены корректировки основных характеристик бюджета города Пыть-Яха.</w:t>
      </w:r>
    </w:p>
    <w:p w:rsidR="00CA0294" w:rsidRPr="00935047" w:rsidRDefault="00CA0294" w:rsidP="00D0711D">
      <w:pPr>
        <w:ind w:firstLine="567"/>
        <w:jc w:val="both"/>
        <w:rPr>
          <w:sz w:val="26"/>
          <w:szCs w:val="26"/>
        </w:rPr>
      </w:pPr>
      <w:r w:rsidRPr="00D0711D">
        <w:rPr>
          <w:sz w:val="26"/>
          <w:szCs w:val="26"/>
        </w:rPr>
        <w:t xml:space="preserve">В связи с этим уточненные плановые показатели доходной и расходной части </w:t>
      </w:r>
      <w:r w:rsidRPr="00935047">
        <w:rPr>
          <w:sz w:val="26"/>
          <w:szCs w:val="26"/>
        </w:rPr>
        <w:t>бюджета города на 2017 год по состоянию на 01.04 2017 года (далее – уточненный план на год) составили:</w:t>
      </w:r>
    </w:p>
    <w:p w:rsidR="00CA0294" w:rsidRPr="00935047" w:rsidRDefault="00CA0294" w:rsidP="00D0711D">
      <w:pPr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935047">
        <w:rPr>
          <w:sz w:val="26"/>
          <w:szCs w:val="26"/>
        </w:rPr>
        <w:t>по доходам в сумме 2 60</w:t>
      </w:r>
      <w:r>
        <w:rPr>
          <w:sz w:val="26"/>
          <w:szCs w:val="26"/>
        </w:rPr>
        <w:t>3</w:t>
      </w:r>
      <w:r w:rsidRPr="00935047">
        <w:rPr>
          <w:sz w:val="26"/>
          <w:szCs w:val="26"/>
        </w:rPr>
        <w:t> </w:t>
      </w:r>
      <w:r>
        <w:rPr>
          <w:sz w:val="26"/>
          <w:szCs w:val="26"/>
        </w:rPr>
        <w:t>727</w:t>
      </w:r>
      <w:r w:rsidRPr="00935047">
        <w:rPr>
          <w:sz w:val="26"/>
          <w:szCs w:val="26"/>
        </w:rPr>
        <w:t> </w:t>
      </w:r>
      <w:r>
        <w:rPr>
          <w:sz w:val="26"/>
          <w:szCs w:val="26"/>
        </w:rPr>
        <w:t>662</w:t>
      </w:r>
      <w:r w:rsidRPr="00935047">
        <w:rPr>
          <w:sz w:val="26"/>
          <w:szCs w:val="26"/>
        </w:rPr>
        <w:t xml:space="preserve">,00 рублей («-» </w:t>
      </w:r>
      <w:r>
        <w:rPr>
          <w:sz w:val="26"/>
          <w:szCs w:val="26"/>
        </w:rPr>
        <w:t>1 917 738,</w:t>
      </w:r>
      <w:r w:rsidRPr="00935047">
        <w:rPr>
          <w:sz w:val="26"/>
          <w:szCs w:val="26"/>
        </w:rPr>
        <w:t>00 рублей);</w:t>
      </w:r>
    </w:p>
    <w:p w:rsidR="00CA0294" w:rsidRPr="0082639E" w:rsidRDefault="00CA0294" w:rsidP="00D0711D">
      <w:pPr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82639E">
        <w:rPr>
          <w:sz w:val="26"/>
          <w:szCs w:val="26"/>
        </w:rPr>
        <w:t>по расходам в сумме 2 7</w:t>
      </w:r>
      <w:r>
        <w:rPr>
          <w:sz w:val="26"/>
          <w:szCs w:val="26"/>
        </w:rPr>
        <w:t>69</w:t>
      </w:r>
      <w:r w:rsidRPr="0082639E">
        <w:rPr>
          <w:sz w:val="26"/>
          <w:szCs w:val="26"/>
        </w:rPr>
        <w:t> 6</w:t>
      </w:r>
      <w:r>
        <w:rPr>
          <w:sz w:val="26"/>
          <w:szCs w:val="26"/>
        </w:rPr>
        <w:t>95</w:t>
      </w:r>
      <w:r w:rsidRPr="0082639E">
        <w:rPr>
          <w:sz w:val="26"/>
          <w:szCs w:val="26"/>
        </w:rPr>
        <w:t> </w:t>
      </w:r>
      <w:r>
        <w:rPr>
          <w:sz w:val="26"/>
          <w:szCs w:val="26"/>
        </w:rPr>
        <w:t>309</w:t>
      </w:r>
      <w:r w:rsidRPr="0082639E">
        <w:rPr>
          <w:sz w:val="26"/>
          <w:szCs w:val="26"/>
        </w:rPr>
        <w:t>,90 тыс. рублей («</w:t>
      </w:r>
      <w:r>
        <w:rPr>
          <w:sz w:val="26"/>
          <w:szCs w:val="26"/>
        </w:rPr>
        <w:t>-</w:t>
      </w:r>
      <w:r w:rsidRPr="0082639E">
        <w:rPr>
          <w:sz w:val="26"/>
          <w:szCs w:val="26"/>
        </w:rPr>
        <w:t xml:space="preserve">» </w:t>
      </w:r>
      <w:r>
        <w:rPr>
          <w:sz w:val="26"/>
          <w:szCs w:val="26"/>
        </w:rPr>
        <w:t>1 917 738,00</w:t>
      </w:r>
      <w:r w:rsidRPr="0082639E">
        <w:rPr>
          <w:sz w:val="26"/>
          <w:szCs w:val="26"/>
        </w:rPr>
        <w:t xml:space="preserve"> рублей)</w:t>
      </w:r>
    </w:p>
    <w:p w:rsidR="00CA0294" w:rsidRPr="0082639E" w:rsidRDefault="00CA0294" w:rsidP="00D0711D">
      <w:pPr>
        <w:numPr>
          <w:ilvl w:val="0"/>
          <w:numId w:val="2"/>
        </w:numPr>
        <w:ind w:left="567" w:firstLine="0"/>
        <w:jc w:val="both"/>
        <w:rPr>
          <w:sz w:val="26"/>
          <w:szCs w:val="26"/>
        </w:rPr>
      </w:pPr>
      <w:r w:rsidRPr="0082639E">
        <w:rPr>
          <w:sz w:val="26"/>
          <w:szCs w:val="26"/>
        </w:rPr>
        <w:t>по источникам внутреннего финансирования дефицита бюджета в сумме 165 967 647,90.</w:t>
      </w:r>
    </w:p>
    <w:p w:rsidR="00CA0294" w:rsidRPr="00D0711D" w:rsidRDefault="00CA0294" w:rsidP="00D0711D">
      <w:pPr>
        <w:ind w:firstLine="567"/>
        <w:jc w:val="both"/>
        <w:rPr>
          <w:b/>
          <w:sz w:val="26"/>
          <w:szCs w:val="26"/>
        </w:rPr>
      </w:pPr>
    </w:p>
    <w:p w:rsidR="00CA0294" w:rsidRPr="00D0711D" w:rsidRDefault="00CA0294" w:rsidP="00BE2D1C">
      <w:pPr>
        <w:ind w:firstLine="567"/>
        <w:jc w:val="both"/>
        <w:rPr>
          <w:sz w:val="26"/>
          <w:szCs w:val="26"/>
        </w:rPr>
      </w:pPr>
      <w:r w:rsidRPr="00D0711D">
        <w:rPr>
          <w:b/>
          <w:sz w:val="26"/>
          <w:szCs w:val="26"/>
        </w:rPr>
        <w:t>Итоги исполнения бюджета города Пыть-Яха за 1 квартал 201</w:t>
      </w:r>
      <w:r>
        <w:rPr>
          <w:b/>
          <w:sz w:val="26"/>
          <w:szCs w:val="26"/>
        </w:rPr>
        <w:t>7</w:t>
      </w:r>
      <w:r w:rsidRPr="00D0711D">
        <w:rPr>
          <w:b/>
          <w:sz w:val="26"/>
          <w:szCs w:val="26"/>
        </w:rPr>
        <w:t xml:space="preserve"> года</w:t>
      </w:r>
      <w:r w:rsidRPr="00D0711D">
        <w:rPr>
          <w:sz w:val="26"/>
          <w:szCs w:val="26"/>
        </w:rPr>
        <w:t xml:space="preserve"> характеризуются следующими показателями:</w:t>
      </w:r>
    </w:p>
    <w:p w:rsidR="00CA0294" w:rsidRPr="00D0711D" w:rsidRDefault="00CA0294" w:rsidP="00BE2D1C">
      <w:pPr>
        <w:pStyle w:val="BodyText"/>
        <w:spacing w:after="0"/>
        <w:ind w:firstLine="567"/>
        <w:jc w:val="both"/>
        <w:rPr>
          <w:sz w:val="26"/>
          <w:szCs w:val="26"/>
        </w:rPr>
      </w:pPr>
      <w:r w:rsidRPr="00D0711D">
        <w:rPr>
          <w:b/>
          <w:sz w:val="26"/>
          <w:szCs w:val="26"/>
        </w:rPr>
        <w:t>Доходы</w:t>
      </w:r>
      <w:r w:rsidRPr="00D0711D">
        <w:rPr>
          <w:sz w:val="26"/>
          <w:szCs w:val="26"/>
        </w:rPr>
        <w:t xml:space="preserve"> исполнены в сумме </w:t>
      </w:r>
      <w:r>
        <w:rPr>
          <w:b/>
          <w:sz w:val="26"/>
          <w:szCs w:val="26"/>
        </w:rPr>
        <w:t>481</w:t>
      </w:r>
      <w:r w:rsidRPr="00D0711D">
        <w:rPr>
          <w:b/>
          <w:sz w:val="26"/>
          <w:szCs w:val="26"/>
        </w:rPr>
        <w:t> </w:t>
      </w:r>
      <w:r>
        <w:rPr>
          <w:b/>
          <w:sz w:val="26"/>
          <w:szCs w:val="26"/>
        </w:rPr>
        <w:t>334</w:t>
      </w:r>
      <w:r w:rsidRPr="00D0711D">
        <w:rPr>
          <w:b/>
          <w:sz w:val="26"/>
          <w:szCs w:val="26"/>
        </w:rPr>
        <w:t> </w:t>
      </w:r>
      <w:r>
        <w:rPr>
          <w:b/>
          <w:sz w:val="26"/>
          <w:szCs w:val="26"/>
        </w:rPr>
        <w:t>143</w:t>
      </w:r>
      <w:r w:rsidRPr="00D0711D">
        <w:rPr>
          <w:b/>
          <w:sz w:val="26"/>
          <w:szCs w:val="26"/>
        </w:rPr>
        <w:t>,</w:t>
      </w:r>
      <w:r>
        <w:rPr>
          <w:b/>
          <w:sz w:val="26"/>
          <w:szCs w:val="26"/>
        </w:rPr>
        <w:t>33</w:t>
      </w:r>
      <w:r w:rsidRPr="00D0711D">
        <w:rPr>
          <w:b/>
          <w:sz w:val="26"/>
          <w:szCs w:val="26"/>
        </w:rPr>
        <w:t xml:space="preserve"> рубл</w:t>
      </w:r>
      <w:r>
        <w:rPr>
          <w:b/>
          <w:sz w:val="26"/>
          <w:szCs w:val="26"/>
        </w:rPr>
        <w:t>ей</w:t>
      </w:r>
      <w:r w:rsidRPr="00D0711D">
        <w:rPr>
          <w:sz w:val="26"/>
          <w:szCs w:val="26"/>
        </w:rPr>
        <w:t xml:space="preserve">, или на </w:t>
      </w:r>
      <w:r>
        <w:rPr>
          <w:sz w:val="26"/>
          <w:szCs w:val="26"/>
        </w:rPr>
        <w:t>18,5</w:t>
      </w:r>
      <w:r w:rsidRPr="00D0711D">
        <w:rPr>
          <w:sz w:val="26"/>
          <w:szCs w:val="26"/>
        </w:rPr>
        <w:t>% к уточненному плану на год.</w:t>
      </w:r>
    </w:p>
    <w:p w:rsidR="00CA0294" w:rsidRPr="00D0711D" w:rsidRDefault="00CA0294" w:rsidP="00BE2D1C">
      <w:pPr>
        <w:pStyle w:val="BodyText"/>
        <w:spacing w:after="0"/>
        <w:ind w:firstLine="567"/>
        <w:jc w:val="both"/>
        <w:rPr>
          <w:sz w:val="26"/>
          <w:szCs w:val="26"/>
        </w:rPr>
      </w:pPr>
      <w:r w:rsidRPr="00D0711D">
        <w:rPr>
          <w:b/>
          <w:sz w:val="26"/>
          <w:szCs w:val="26"/>
        </w:rPr>
        <w:t>Расходы</w:t>
      </w:r>
      <w:r w:rsidRPr="00D0711D">
        <w:rPr>
          <w:sz w:val="26"/>
          <w:szCs w:val="26"/>
        </w:rPr>
        <w:t xml:space="preserve"> исполнены в сумме </w:t>
      </w:r>
      <w:r w:rsidRPr="00E72628">
        <w:rPr>
          <w:b/>
          <w:sz w:val="26"/>
          <w:szCs w:val="26"/>
        </w:rPr>
        <w:t>488</w:t>
      </w:r>
      <w:r w:rsidRPr="00D0711D">
        <w:rPr>
          <w:b/>
          <w:sz w:val="26"/>
          <w:szCs w:val="26"/>
        </w:rPr>
        <w:t> </w:t>
      </w:r>
      <w:r>
        <w:rPr>
          <w:b/>
          <w:sz w:val="26"/>
          <w:szCs w:val="26"/>
        </w:rPr>
        <w:t>439</w:t>
      </w:r>
      <w:r w:rsidRPr="00D0711D">
        <w:rPr>
          <w:b/>
          <w:sz w:val="26"/>
          <w:szCs w:val="26"/>
        </w:rPr>
        <w:t> </w:t>
      </w:r>
      <w:r>
        <w:rPr>
          <w:b/>
          <w:sz w:val="26"/>
          <w:szCs w:val="26"/>
        </w:rPr>
        <w:t>268,19</w:t>
      </w:r>
      <w:r w:rsidRPr="00D0711D">
        <w:rPr>
          <w:b/>
          <w:sz w:val="26"/>
          <w:szCs w:val="26"/>
        </w:rPr>
        <w:t xml:space="preserve"> рублей</w:t>
      </w:r>
      <w:r w:rsidRPr="00D0711D">
        <w:rPr>
          <w:sz w:val="26"/>
          <w:szCs w:val="26"/>
        </w:rPr>
        <w:t xml:space="preserve">, или на </w:t>
      </w:r>
      <w:r>
        <w:rPr>
          <w:sz w:val="26"/>
          <w:szCs w:val="26"/>
        </w:rPr>
        <w:t>17,64</w:t>
      </w:r>
      <w:r w:rsidRPr="00D0711D">
        <w:rPr>
          <w:sz w:val="26"/>
          <w:szCs w:val="26"/>
        </w:rPr>
        <w:t xml:space="preserve"> % к уточненному плану на год;</w:t>
      </w:r>
    </w:p>
    <w:p w:rsidR="00CA0294" w:rsidRPr="00D0711D" w:rsidRDefault="00CA0294" w:rsidP="00BE2D1C">
      <w:pPr>
        <w:ind w:firstLine="567"/>
        <w:jc w:val="both"/>
        <w:rPr>
          <w:sz w:val="26"/>
          <w:szCs w:val="26"/>
        </w:rPr>
      </w:pPr>
      <w:r w:rsidRPr="00D0711D">
        <w:rPr>
          <w:b/>
          <w:sz w:val="26"/>
          <w:szCs w:val="26"/>
        </w:rPr>
        <w:t xml:space="preserve">Дефицит </w:t>
      </w:r>
      <w:r w:rsidRPr="00D0711D">
        <w:rPr>
          <w:sz w:val="26"/>
          <w:szCs w:val="26"/>
        </w:rPr>
        <w:t xml:space="preserve">бюджета города Пыть-Яха сложился в сумме </w:t>
      </w:r>
      <w:r>
        <w:rPr>
          <w:b/>
          <w:sz w:val="26"/>
          <w:szCs w:val="26"/>
        </w:rPr>
        <w:t>7</w:t>
      </w:r>
      <w:r w:rsidRPr="00D0711D">
        <w:rPr>
          <w:b/>
          <w:sz w:val="26"/>
          <w:szCs w:val="26"/>
        </w:rPr>
        <w:t> </w:t>
      </w:r>
      <w:r>
        <w:rPr>
          <w:b/>
          <w:sz w:val="26"/>
          <w:szCs w:val="26"/>
        </w:rPr>
        <w:t>105</w:t>
      </w:r>
      <w:r w:rsidRPr="00D0711D">
        <w:rPr>
          <w:b/>
          <w:sz w:val="26"/>
          <w:szCs w:val="26"/>
        </w:rPr>
        <w:t> </w:t>
      </w:r>
      <w:r>
        <w:rPr>
          <w:b/>
          <w:sz w:val="26"/>
          <w:szCs w:val="26"/>
        </w:rPr>
        <w:t>124</w:t>
      </w:r>
      <w:r w:rsidRPr="00D0711D">
        <w:rPr>
          <w:b/>
          <w:sz w:val="26"/>
          <w:szCs w:val="26"/>
        </w:rPr>
        <w:t>,</w:t>
      </w:r>
      <w:r>
        <w:rPr>
          <w:b/>
          <w:sz w:val="26"/>
          <w:szCs w:val="26"/>
        </w:rPr>
        <w:t>86</w:t>
      </w:r>
      <w:r w:rsidRPr="00D0711D">
        <w:rPr>
          <w:b/>
          <w:sz w:val="26"/>
          <w:szCs w:val="26"/>
        </w:rPr>
        <w:t xml:space="preserve"> рублей</w:t>
      </w:r>
      <w:r w:rsidRPr="00D0711D">
        <w:rPr>
          <w:sz w:val="26"/>
          <w:szCs w:val="26"/>
        </w:rPr>
        <w:t>.</w:t>
      </w:r>
    </w:p>
    <w:p w:rsidR="00CA0294" w:rsidRDefault="00CA0294" w:rsidP="00D0711D">
      <w:pPr>
        <w:pStyle w:val="BodyText2"/>
        <w:tabs>
          <w:tab w:val="left" w:pos="0"/>
        </w:tabs>
        <w:ind w:firstLine="720"/>
        <w:rPr>
          <w:szCs w:val="26"/>
        </w:rPr>
        <w:sectPr w:rsidR="00CA02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A0294" w:rsidRPr="001B74EF" w:rsidRDefault="00CA0294" w:rsidP="00935047">
      <w:pPr>
        <w:jc w:val="center"/>
        <w:rPr>
          <w:b/>
          <w:bCs/>
          <w:sz w:val="26"/>
          <w:szCs w:val="26"/>
        </w:rPr>
      </w:pPr>
      <w:r w:rsidRPr="001B74EF">
        <w:rPr>
          <w:b/>
          <w:bCs/>
          <w:sz w:val="26"/>
          <w:szCs w:val="26"/>
        </w:rPr>
        <w:t>ДОХОДЫ</w:t>
      </w:r>
    </w:p>
    <w:p w:rsidR="00CA0294" w:rsidRPr="001B74EF" w:rsidRDefault="00CA0294" w:rsidP="00935047">
      <w:pPr>
        <w:jc w:val="center"/>
        <w:rPr>
          <w:b/>
          <w:bCs/>
          <w:sz w:val="26"/>
          <w:szCs w:val="26"/>
        </w:rPr>
      </w:pPr>
    </w:p>
    <w:p w:rsidR="00CA0294" w:rsidRPr="001B74EF" w:rsidRDefault="00CA0294" w:rsidP="00935047">
      <w:pPr>
        <w:pStyle w:val="BodyText2"/>
        <w:ind w:firstLine="708"/>
        <w:rPr>
          <w:szCs w:val="26"/>
        </w:rPr>
      </w:pPr>
      <w:r w:rsidRPr="001B74EF">
        <w:rPr>
          <w:szCs w:val="26"/>
        </w:rPr>
        <w:t>За 1 квартал 201</w:t>
      </w:r>
      <w:r>
        <w:rPr>
          <w:szCs w:val="26"/>
        </w:rPr>
        <w:t>7</w:t>
      </w:r>
      <w:r w:rsidRPr="001B74EF">
        <w:rPr>
          <w:szCs w:val="26"/>
        </w:rPr>
        <w:t xml:space="preserve"> года</w:t>
      </w:r>
      <w:r w:rsidRPr="001B74EF">
        <w:rPr>
          <w:bCs/>
          <w:szCs w:val="26"/>
        </w:rPr>
        <w:t xml:space="preserve"> </w:t>
      </w:r>
      <w:r w:rsidRPr="001B74EF">
        <w:rPr>
          <w:szCs w:val="26"/>
        </w:rPr>
        <w:t xml:space="preserve">в бюджет муниципального образования поступили доходы в сумме </w:t>
      </w:r>
      <w:r>
        <w:rPr>
          <w:szCs w:val="26"/>
        </w:rPr>
        <w:t>481</w:t>
      </w:r>
      <w:r w:rsidRPr="001B74EF">
        <w:rPr>
          <w:szCs w:val="26"/>
        </w:rPr>
        <w:t xml:space="preserve"> </w:t>
      </w:r>
      <w:r>
        <w:rPr>
          <w:szCs w:val="26"/>
        </w:rPr>
        <w:t>334</w:t>
      </w:r>
      <w:r w:rsidRPr="001B74EF">
        <w:rPr>
          <w:szCs w:val="26"/>
        </w:rPr>
        <w:t xml:space="preserve"> </w:t>
      </w:r>
      <w:r>
        <w:rPr>
          <w:szCs w:val="26"/>
        </w:rPr>
        <w:t>143</w:t>
      </w:r>
      <w:r w:rsidRPr="001B74EF">
        <w:rPr>
          <w:szCs w:val="26"/>
        </w:rPr>
        <w:t>,</w:t>
      </w:r>
      <w:r>
        <w:rPr>
          <w:szCs w:val="26"/>
        </w:rPr>
        <w:t>33</w:t>
      </w:r>
      <w:r w:rsidRPr="001B74EF">
        <w:rPr>
          <w:szCs w:val="26"/>
        </w:rPr>
        <w:t xml:space="preserve"> рубл</w:t>
      </w:r>
      <w:r>
        <w:rPr>
          <w:szCs w:val="26"/>
        </w:rPr>
        <w:t>ей</w:t>
      </w:r>
      <w:r w:rsidRPr="001B74EF">
        <w:rPr>
          <w:szCs w:val="26"/>
        </w:rPr>
        <w:t xml:space="preserve">, что составляет </w:t>
      </w:r>
      <w:r>
        <w:rPr>
          <w:szCs w:val="26"/>
        </w:rPr>
        <w:t>18</w:t>
      </w:r>
      <w:r w:rsidRPr="001B74EF">
        <w:rPr>
          <w:szCs w:val="26"/>
        </w:rPr>
        <w:t>,</w:t>
      </w:r>
      <w:r>
        <w:rPr>
          <w:szCs w:val="26"/>
        </w:rPr>
        <w:t>5</w:t>
      </w:r>
      <w:r w:rsidRPr="001B74EF">
        <w:rPr>
          <w:szCs w:val="26"/>
        </w:rPr>
        <w:t xml:space="preserve">% к уточненному годовому плану и </w:t>
      </w:r>
      <w:r>
        <w:rPr>
          <w:szCs w:val="26"/>
        </w:rPr>
        <w:t>79,4</w:t>
      </w:r>
      <w:r w:rsidRPr="001B74EF">
        <w:rPr>
          <w:szCs w:val="26"/>
        </w:rPr>
        <w:t>% к поступлениям за аналогичный период 201</w:t>
      </w:r>
      <w:r>
        <w:rPr>
          <w:szCs w:val="26"/>
        </w:rPr>
        <w:t>6</w:t>
      </w:r>
      <w:r w:rsidRPr="001B74EF">
        <w:rPr>
          <w:szCs w:val="26"/>
        </w:rPr>
        <w:t xml:space="preserve"> года. </w:t>
      </w:r>
      <w:r>
        <w:rPr>
          <w:szCs w:val="26"/>
        </w:rPr>
        <w:t xml:space="preserve">Отрицательная </w:t>
      </w:r>
      <w:r w:rsidRPr="001B74EF">
        <w:rPr>
          <w:szCs w:val="26"/>
        </w:rPr>
        <w:t xml:space="preserve">динамика </w:t>
      </w:r>
      <w:r>
        <w:rPr>
          <w:szCs w:val="26"/>
        </w:rPr>
        <w:t xml:space="preserve">к уровню 2016 года </w:t>
      </w:r>
      <w:r w:rsidRPr="001B74EF">
        <w:rPr>
          <w:szCs w:val="26"/>
        </w:rPr>
        <w:t xml:space="preserve">обусловлена </w:t>
      </w:r>
      <w:r>
        <w:rPr>
          <w:szCs w:val="26"/>
        </w:rPr>
        <w:t>снижением</w:t>
      </w:r>
      <w:r w:rsidRPr="001B74EF">
        <w:rPr>
          <w:szCs w:val="26"/>
        </w:rPr>
        <w:t xml:space="preserve"> </w:t>
      </w:r>
      <w:r>
        <w:rPr>
          <w:szCs w:val="26"/>
        </w:rPr>
        <w:t>зачислений</w:t>
      </w:r>
      <w:r w:rsidRPr="001B74EF">
        <w:rPr>
          <w:szCs w:val="26"/>
        </w:rPr>
        <w:t xml:space="preserve"> по безвозмездным поступлениям, при этом наблюдается </w:t>
      </w:r>
      <w:r>
        <w:rPr>
          <w:szCs w:val="26"/>
        </w:rPr>
        <w:t>увеличение</w:t>
      </w:r>
      <w:r w:rsidRPr="001B74EF">
        <w:rPr>
          <w:szCs w:val="26"/>
        </w:rPr>
        <w:t xml:space="preserve"> поступлений по налоговым </w:t>
      </w:r>
      <w:r>
        <w:rPr>
          <w:szCs w:val="26"/>
        </w:rPr>
        <w:t xml:space="preserve">и </w:t>
      </w:r>
      <w:r w:rsidRPr="001B74EF">
        <w:rPr>
          <w:szCs w:val="26"/>
        </w:rPr>
        <w:t>неналоговым доходам бюджета.</w:t>
      </w:r>
    </w:p>
    <w:p w:rsidR="00CA0294" w:rsidRPr="001B74EF" w:rsidRDefault="00CA0294" w:rsidP="00935047">
      <w:pPr>
        <w:pStyle w:val="BodyText2"/>
        <w:ind w:firstLine="708"/>
        <w:rPr>
          <w:szCs w:val="26"/>
        </w:rPr>
      </w:pPr>
      <w:r w:rsidRPr="001B74EF">
        <w:rPr>
          <w:szCs w:val="26"/>
        </w:rPr>
        <w:t xml:space="preserve">В структуре доходов бюджета города налоговые доходы занимают </w:t>
      </w:r>
      <w:r>
        <w:rPr>
          <w:szCs w:val="26"/>
        </w:rPr>
        <w:t>37,6</w:t>
      </w:r>
      <w:r w:rsidRPr="001B74EF">
        <w:rPr>
          <w:szCs w:val="26"/>
        </w:rPr>
        <w:t xml:space="preserve">%, на неналоговые доходы приходится </w:t>
      </w:r>
      <w:r>
        <w:rPr>
          <w:szCs w:val="26"/>
        </w:rPr>
        <w:t>11,3</w:t>
      </w:r>
      <w:r w:rsidRPr="001B74EF">
        <w:rPr>
          <w:szCs w:val="26"/>
        </w:rPr>
        <w:t xml:space="preserve">%, на безвозмездные поступления </w:t>
      </w:r>
      <w:r>
        <w:rPr>
          <w:szCs w:val="26"/>
        </w:rPr>
        <w:t>51,1</w:t>
      </w:r>
      <w:r w:rsidRPr="001B74EF">
        <w:rPr>
          <w:szCs w:val="26"/>
        </w:rPr>
        <w:t>% от общей суммы доходов.</w:t>
      </w:r>
    </w:p>
    <w:p w:rsidR="00CA0294" w:rsidRPr="00B848E5" w:rsidRDefault="00CA0294" w:rsidP="00935047">
      <w:pPr>
        <w:pStyle w:val="BodyText2"/>
        <w:ind w:firstLine="708"/>
        <w:rPr>
          <w:szCs w:val="26"/>
        </w:rPr>
      </w:pPr>
      <w:r w:rsidRPr="001B74EF">
        <w:rPr>
          <w:b/>
          <w:szCs w:val="26"/>
        </w:rPr>
        <w:t xml:space="preserve">Налоговых доходов </w:t>
      </w:r>
      <w:r w:rsidRPr="001B74EF">
        <w:rPr>
          <w:szCs w:val="26"/>
        </w:rPr>
        <w:t>в бюджет города</w:t>
      </w:r>
      <w:r w:rsidRPr="001B74EF">
        <w:rPr>
          <w:b/>
          <w:szCs w:val="26"/>
        </w:rPr>
        <w:t xml:space="preserve"> </w:t>
      </w:r>
      <w:r w:rsidRPr="001B74EF">
        <w:rPr>
          <w:szCs w:val="26"/>
        </w:rPr>
        <w:t>поступило 1</w:t>
      </w:r>
      <w:r>
        <w:rPr>
          <w:szCs w:val="26"/>
        </w:rPr>
        <w:t>80</w:t>
      </w:r>
      <w:r w:rsidRPr="001B74EF">
        <w:rPr>
          <w:szCs w:val="26"/>
        </w:rPr>
        <w:t> </w:t>
      </w:r>
      <w:r>
        <w:rPr>
          <w:szCs w:val="26"/>
        </w:rPr>
        <w:t>926</w:t>
      </w:r>
      <w:r w:rsidRPr="001B74EF">
        <w:rPr>
          <w:szCs w:val="26"/>
        </w:rPr>
        <w:t xml:space="preserve"> </w:t>
      </w:r>
      <w:r>
        <w:rPr>
          <w:szCs w:val="26"/>
        </w:rPr>
        <w:t>691</w:t>
      </w:r>
      <w:r w:rsidRPr="001B74EF">
        <w:rPr>
          <w:szCs w:val="26"/>
        </w:rPr>
        <w:t>,</w:t>
      </w:r>
      <w:r>
        <w:rPr>
          <w:szCs w:val="26"/>
        </w:rPr>
        <w:t>28 рублей, исполнение составило 24</w:t>
      </w:r>
      <w:r w:rsidRPr="001B74EF">
        <w:rPr>
          <w:szCs w:val="26"/>
        </w:rPr>
        <w:t>,</w:t>
      </w:r>
      <w:r>
        <w:rPr>
          <w:szCs w:val="26"/>
        </w:rPr>
        <w:t>4</w:t>
      </w:r>
      <w:r w:rsidRPr="001B74EF">
        <w:rPr>
          <w:szCs w:val="26"/>
        </w:rPr>
        <w:t>% от годовых плановых назначений. По сравнению с аналогичным периодом 201</w:t>
      </w:r>
      <w:r>
        <w:rPr>
          <w:szCs w:val="26"/>
        </w:rPr>
        <w:t>6</w:t>
      </w:r>
      <w:r w:rsidRPr="001B74EF">
        <w:rPr>
          <w:szCs w:val="26"/>
        </w:rPr>
        <w:t xml:space="preserve"> года налоговые поступления </w:t>
      </w:r>
      <w:r>
        <w:rPr>
          <w:szCs w:val="26"/>
        </w:rPr>
        <w:t>увеличились</w:t>
      </w:r>
      <w:r w:rsidRPr="001B74EF">
        <w:rPr>
          <w:szCs w:val="26"/>
        </w:rPr>
        <w:t xml:space="preserve"> на 2</w:t>
      </w:r>
      <w:r>
        <w:rPr>
          <w:szCs w:val="26"/>
        </w:rPr>
        <w:t>2,9</w:t>
      </w:r>
      <w:r w:rsidRPr="001B74EF">
        <w:rPr>
          <w:szCs w:val="26"/>
        </w:rPr>
        <w:t>%.</w:t>
      </w:r>
    </w:p>
    <w:p w:rsidR="00CA0294" w:rsidRPr="00B848E5" w:rsidRDefault="00CA0294" w:rsidP="00935047">
      <w:pPr>
        <w:pStyle w:val="BodyText2"/>
        <w:ind w:firstLine="708"/>
        <w:rPr>
          <w:szCs w:val="26"/>
        </w:rPr>
      </w:pPr>
    </w:p>
    <w:p w:rsidR="00CA0294" w:rsidRPr="001B74EF" w:rsidRDefault="00CA0294" w:rsidP="00935047">
      <w:pPr>
        <w:pStyle w:val="BodyText2"/>
        <w:ind w:firstLine="708"/>
        <w:jc w:val="center"/>
        <w:rPr>
          <w:szCs w:val="26"/>
        </w:rPr>
      </w:pPr>
      <w:r w:rsidRPr="001B74EF">
        <w:rPr>
          <w:szCs w:val="26"/>
        </w:rPr>
        <w:t>Структура и динамика поступлений налоговых доходов бюджета муниципального образования городской округ город Пыть-Ях                                     за 1 квартал 201</w:t>
      </w:r>
      <w:r>
        <w:rPr>
          <w:szCs w:val="26"/>
        </w:rPr>
        <w:t>6-2017</w:t>
      </w:r>
      <w:r w:rsidRPr="001B74EF">
        <w:rPr>
          <w:szCs w:val="26"/>
        </w:rPr>
        <w:t xml:space="preserve"> годов</w:t>
      </w:r>
    </w:p>
    <w:p w:rsidR="00CA0294" w:rsidRPr="001B74EF" w:rsidRDefault="00CA0294" w:rsidP="00935047">
      <w:pPr>
        <w:pStyle w:val="BodyText2"/>
        <w:ind w:firstLine="708"/>
        <w:jc w:val="center"/>
        <w:rPr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2334"/>
        <w:gridCol w:w="1440"/>
        <w:gridCol w:w="2340"/>
        <w:gridCol w:w="1543"/>
      </w:tblGrid>
      <w:tr w:rsidR="00CA0294" w:rsidRPr="001B74EF" w:rsidTr="00146D98">
        <w:tc>
          <w:tcPr>
            <w:tcW w:w="1914" w:type="dxa"/>
            <w:vMerge w:val="restart"/>
          </w:tcPr>
          <w:p w:rsidR="00CA0294" w:rsidRPr="00A527DF" w:rsidRDefault="00CA0294" w:rsidP="00146D98">
            <w:pPr>
              <w:pStyle w:val="BodyText2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3774" w:type="dxa"/>
            <w:gridSpan w:val="2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 квартал 201</w:t>
            </w:r>
            <w:r>
              <w:rPr>
                <w:sz w:val="22"/>
                <w:szCs w:val="22"/>
              </w:rPr>
              <w:t>6</w:t>
            </w:r>
            <w:r w:rsidRPr="00A527DF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3883" w:type="dxa"/>
            <w:gridSpan w:val="2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 квартал 201</w:t>
            </w:r>
            <w:r>
              <w:rPr>
                <w:sz w:val="22"/>
                <w:szCs w:val="22"/>
              </w:rPr>
              <w:t>7</w:t>
            </w:r>
            <w:r w:rsidRPr="00A527DF">
              <w:rPr>
                <w:sz w:val="22"/>
                <w:szCs w:val="22"/>
              </w:rPr>
              <w:t xml:space="preserve"> года</w:t>
            </w:r>
          </w:p>
        </w:tc>
      </w:tr>
      <w:tr w:rsidR="00CA0294" w:rsidRPr="001B74EF" w:rsidTr="00146D98">
        <w:tc>
          <w:tcPr>
            <w:tcW w:w="0" w:type="auto"/>
            <w:vMerge/>
            <w:vAlign w:val="center"/>
          </w:tcPr>
          <w:p w:rsidR="00CA0294" w:rsidRPr="001B74EF" w:rsidRDefault="00CA0294" w:rsidP="00146D98"/>
        </w:tc>
        <w:tc>
          <w:tcPr>
            <w:tcW w:w="2334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Сумма, руб.</w:t>
            </w:r>
          </w:p>
        </w:tc>
        <w:tc>
          <w:tcPr>
            <w:tcW w:w="144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Удельный вес (%)</w:t>
            </w:r>
          </w:p>
        </w:tc>
        <w:tc>
          <w:tcPr>
            <w:tcW w:w="234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Сумма, руб.</w:t>
            </w:r>
          </w:p>
        </w:tc>
        <w:tc>
          <w:tcPr>
            <w:tcW w:w="1543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Удельный вес (%)</w:t>
            </w:r>
          </w:p>
        </w:tc>
      </w:tr>
      <w:tr w:rsidR="00CA0294" w:rsidRPr="001B74EF" w:rsidTr="00146D98">
        <w:tc>
          <w:tcPr>
            <w:tcW w:w="1914" w:type="dxa"/>
          </w:tcPr>
          <w:p w:rsidR="00CA0294" w:rsidRPr="00A527DF" w:rsidRDefault="00CA0294" w:rsidP="00146D98">
            <w:pPr>
              <w:pStyle w:val="BodyText2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334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106 186 634,52</w:t>
            </w:r>
          </w:p>
        </w:tc>
        <w:tc>
          <w:tcPr>
            <w:tcW w:w="144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72,1</w:t>
            </w:r>
          </w:p>
        </w:tc>
        <w:tc>
          <w:tcPr>
            <w:tcW w:w="234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28</w:t>
            </w:r>
            <w:r w:rsidRPr="00A527D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538</w:t>
            </w:r>
            <w:r w:rsidRPr="00A527D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711</w:t>
            </w:r>
            <w:r w:rsidRPr="00A527D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04</w:t>
            </w:r>
          </w:p>
        </w:tc>
        <w:tc>
          <w:tcPr>
            <w:tcW w:w="1543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1</w:t>
            </w:r>
            <w:r w:rsidRPr="00A527D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</w:tr>
      <w:tr w:rsidR="00CA0294" w:rsidRPr="001B74EF" w:rsidTr="00146D98">
        <w:tc>
          <w:tcPr>
            <w:tcW w:w="1914" w:type="dxa"/>
          </w:tcPr>
          <w:p w:rsidR="00CA0294" w:rsidRPr="00A527DF" w:rsidRDefault="00CA0294" w:rsidP="00146D98">
            <w:pPr>
              <w:pStyle w:val="BodyText2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2334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23 504 657,13</w:t>
            </w:r>
          </w:p>
        </w:tc>
        <w:tc>
          <w:tcPr>
            <w:tcW w:w="144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16,0</w:t>
            </w:r>
          </w:p>
        </w:tc>
        <w:tc>
          <w:tcPr>
            <w:tcW w:w="234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31</w:t>
            </w:r>
            <w:r w:rsidRPr="00A527D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172</w:t>
            </w:r>
            <w:r w:rsidRPr="00A527D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928</w:t>
            </w:r>
            <w:r w:rsidRPr="00A527D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85</w:t>
            </w:r>
          </w:p>
        </w:tc>
        <w:tc>
          <w:tcPr>
            <w:tcW w:w="1543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7,2</w:t>
            </w:r>
          </w:p>
        </w:tc>
      </w:tr>
      <w:tr w:rsidR="00CA0294" w:rsidRPr="001B74EF" w:rsidTr="00146D98">
        <w:tc>
          <w:tcPr>
            <w:tcW w:w="1914" w:type="dxa"/>
          </w:tcPr>
          <w:p w:rsidR="00CA0294" w:rsidRPr="00A527DF" w:rsidRDefault="00CA0294" w:rsidP="00146D98">
            <w:pPr>
              <w:pStyle w:val="BodyText2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2334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13 163 522,44</w:t>
            </w:r>
          </w:p>
        </w:tc>
        <w:tc>
          <w:tcPr>
            <w:tcW w:w="144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8,9</w:t>
            </w:r>
          </w:p>
        </w:tc>
        <w:tc>
          <w:tcPr>
            <w:tcW w:w="234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A527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470</w:t>
            </w:r>
            <w:r w:rsidRPr="00A527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835</w:t>
            </w:r>
            <w:r w:rsidRPr="00A527D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37</w:t>
            </w:r>
          </w:p>
        </w:tc>
        <w:tc>
          <w:tcPr>
            <w:tcW w:w="1543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9</w:t>
            </w:r>
            <w:r w:rsidRPr="00A527D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</w:tr>
      <w:tr w:rsidR="00CA0294" w:rsidRPr="001B74EF" w:rsidTr="00146D98">
        <w:tc>
          <w:tcPr>
            <w:tcW w:w="1914" w:type="dxa"/>
          </w:tcPr>
          <w:p w:rsidR="00CA0294" w:rsidRPr="00A527DF" w:rsidRDefault="00CA0294" w:rsidP="00146D98">
            <w:pPr>
              <w:pStyle w:val="BodyText2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Остальные налоговые доходы</w:t>
            </w:r>
          </w:p>
        </w:tc>
        <w:tc>
          <w:tcPr>
            <w:tcW w:w="2334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4 385 959,41</w:t>
            </w:r>
          </w:p>
        </w:tc>
        <w:tc>
          <w:tcPr>
            <w:tcW w:w="144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3,0</w:t>
            </w:r>
          </w:p>
        </w:tc>
        <w:tc>
          <w:tcPr>
            <w:tcW w:w="234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  <w:r w:rsidRPr="00A527D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744</w:t>
            </w:r>
            <w:r w:rsidRPr="00A527D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216</w:t>
            </w:r>
            <w:r w:rsidRPr="00A527D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02</w:t>
            </w:r>
          </w:p>
        </w:tc>
        <w:tc>
          <w:tcPr>
            <w:tcW w:w="1543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CA0294" w:rsidRPr="001B74EF" w:rsidTr="00146D98">
        <w:tc>
          <w:tcPr>
            <w:tcW w:w="1914" w:type="dxa"/>
          </w:tcPr>
          <w:p w:rsidR="00CA0294" w:rsidRPr="00A527DF" w:rsidRDefault="00CA0294" w:rsidP="00146D98">
            <w:pPr>
              <w:pStyle w:val="BodyText2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ИТОГО</w:t>
            </w:r>
          </w:p>
        </w:tc>
        <w:tc>
          <w:tcPr>
            <w:tcW w:w="2334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147 240 773,50</w:t>
            </w:r>
          </w:p>
        </w:tc>
        <w:tc>
          <w:tcPr>
            <w:tcW w:w="144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100,0</w:t>
            </w:r>
          </w:p>
        </w:tc>
        <w:tc>
          <w:tcPr>
            <w:tcW w:w="234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180</w:t>
            </w:r>
            <w:r w:rsidRPr="00A527D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926</w:t>
            </w:r>
            <w:r w:rsidRPr="00A527D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691</w:t>
            </w:r>
            <w:r w:rsidRPr="00A527D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28</w:t>
            </w:r>
          </w:p>
        </w:tc>
        <w:tc>
          <w:tcPr>
            <w:tcW w:w="1543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100,0</w:t>
            </w:r>
          </w:p>
        </w:tc>
      </w:tr>
    </w:tbl>
    <w:p w:rsidR="00CA0294" w:rsidRPr="001B74EF" w:rsidRDefault="00CA0294" w:rsidP="00935047">
      <w:pPr>
        <w:pStyle w:val="BodyText2"/>
        <w:ind w:firstLine="708"/>
        <w:rPr>
          <w:b/>
          <w:szCs w:val="26"/>
        </w:rPr>
      </w:pPr>
    </w:p>
    <w:p w:rsidR="00CA0294" w:rsidRPr="001B74EF" w:rsidRDefault="00CA0294" w:rsidP="00935047">
      <w:pPr>
        <w:pStyle w:val="BodyText2"/>
        <w:rPr>
          <w:szCs w:val="26"/>
        </w:rPr>
      </w:pPr>
      <w:r>
        <w:rPr>
          <w:szCs w:val="26"/>
        </w:rPr>
        <w:tab/>
      </w:r>
      <w:r w:rsidRPr="001B74EF">
        <w:rPr>
          <w:szCs w:val="26"/>
        </w:rPr>
        <w:t xml:space="preserve">За отчетный период налог на доходы физических лиц поступил в сумме </w:t>
      </w:r>
      <w:r w:rsidRPr="00867093">
        <w:rPr>
          <w:szCs w:val="26"/>
        </w:rPr>
        <w:t>128 538 711,04</w:t>
      </w:r>
      <w:r>
        <w:rPr>
          <w:sz w:val="24"/>
        </w:rPr>
        <w:t xml:space="preserve"> </w:t>
      </w:r>
      <w:r w:rsidRPr="001B74EF">
        <w:rPr>
          <w:szCs w:val="26"/>
        </w:rPr>
        <w:t>рубл</w:t>
      </w:r>
      <w:r>
        <w:rPr>
          <w:szCs w:val="26"/>
        </w:rPr>
        <w:t>ей</w:t>
      </w:r>
      <w:r w:rsidRPr="001B74EF">
        <w:rPr>
          <w:szCs w:val="26"/>
        </w:rPr>
        <w:t xml:space="preserve">, что составляет </w:t>
      </w:r>
      <w:r>
        <w:rPr>
          <w:szCs w:val="26"/>
        </w:rPr>
        <w:t>23,1</w:t>
      </w:r>
      <w:r w:rsidRPr="001B74EF">
        <w:rPr>
          <w:szCs w:val="26"/>
        </w:rPr>
        <w:t xml:space="preserve">% от плана на год и </w:t>
      </w:r>
      <w:r>
        <w:rPr>
          <w:szCs w:val="26"/>
        </w:rPr>
        <w:t>121,0</w:t>
      </w:r>
      <w:r w:rsidRPr="001B74EF">
        <w:rPr>
          <w:szCs w:val="26"/>
        </w:rPr>
        <w:t>% к поступлениям 1 квартал</w:t>
      </w:r>
      <w:r>
        <w:rPr>
          <w:szCs w:val="26"/>
        </w:rPr>
        <w:t>а</w:t>
      </w:r>
      <w:r w:rsidRPr="001B74EF">
        <w:rPr>
          <w:szCs w:val="26"/>
        </w:rPr>
        <w:t xml:space="preserve"> 201</w:t>
      </w:r>
      <w:r>
        <w:rPr>
          <w:szCs w:val="26"/>
        </w:rPr>
        <w:t>6</w:t>
      </w:r>
      <w:r w:rsidRPr="001B74EF">
        <w:rPr>
          <w:szCs w:val="26"/>
        </w:rPr>
        <w:t xml:space="preserve"> года. </w:t>
      </w:r>
      <w:r>
        <w:rPr>
          <w:szCs w:val="26"/>
        </w:rPr>
        <w:t>Рост</w:t>
      </w:r>
      <w:r w:rsidRPr="001B74EF">
        <w:rPr>
          <w:szCs w:val="26"/>
        </w:rPr>
        <w:t xml:space="preserve"> поступлений по сравнению с аналогичным периодом прошлого года объясняется </w:t>
      </w:r>
      <w:r>
        <w:rPr>
          <w:szCs w:val="26"/>
        </w:rPr>
        <w:t>увеличением</w:t>
      </w:r>
      <w:r w:rsidRPr="001B74EF">
        <w:rPr>
          <w:szCs w:val="26"/>
        </w:rPr>
        <w:t xml:space="preserve"> дополнительных нормативов с </w:t>
      </w:r>
      <w:r>
        <w:rPr>
          <w:szCs w:val="26"/>
        </w:rPr>
        <w:t>2,1</w:t>
      </w:r>
      <w:r w:rsidRPr="001B74EF">
        <w:rPr>
          <w:szCs w:val="26"/>
        </w:rPr>
        <w:t>% в 201</w:t>
      </w:r>
      <w:r>
        <w:rPr>
          <w:szCs w:val="26"/>
        </w:rPr>
        <w:t>6 году до 7,1% в 2017</w:t>
      </w:r>
      <w:r w:rsidRPr="001B74EF">
        <w:rPr>
          <w:szCs w:val="26"/>
        </w:rPr>
        <w:t xml:space="preserve"> году в результате частичной замены дотаций из регионального фонда финансовой поддержки муниципальных районов (городских округов) и регионального фонда финансовой поддержки поселений дополнительными нормативами отчислений от налога.</w:t>
      </w:r>
    </w:p>
    <w:p w:rsidR="00CA0294" w:rsidRPr="001B74EF" w:rsidRDefault="00CA0294" w:rsidP="00935047">
      <w:pPr>
        <w:pStyle w:val="BodyText2"/>
        <w:ind w:firstLine="708"/>
        <w:rPr>
          <w:szCs w:val="26"/>
        </w:rPr>
      </w:pPr>
      <w:r w:rsidRPr="001B74EF">
        <w:rPr>
          <w:szCs w:val="26"/>
        </w:rPr>
        <w:t>Налоги на совокупный доход поступили в объеме 3</w:t>
      </w:r>
      <w:r>
        <w:rPr>
          <w:szCs w:val="26"/>
        </w:rPr>
        <w:t>1</w:t>
      </w:r>
      <w:r w:rsidRPr="001B74EF">
        <w:rPr>
          <w:szCs w:val="26"/>
        </w:rPr>
        <w:t> </w:t>
      </w:r>
      <w:r>
        <w:rPr>
          <w:szCs w:val="26"/>
        </w:rPr>
        <w:t>172</w:t>
      </w:r>
      <w:r w:rsidRPr="001B74EF">
        <w:rPr>
          <w:szCs w:val="26"/>
        </w:rPr>
        <w:t> </w:t>
      </w:r>
      <w:r>
        <w:rPr>
          <w:szCs w:val="26"/>
        </w:rPr>
        <w:t>928</w:t>
      </w:r>
      <w:r w:rsidRPr="001B74EF">
        <w:rPr>
          <w:szCs w:val="26"/>
        </w:rPr>
        <w:t>,</w:t>
      </w:r>
      <w:r>
        <w:rPr>
          <w:szCs w:val="26"/>
        </w:rPr>
        <w:t>85</w:t>
      </w:r>
      <w:r w:rsidRPr="001B74EF">
        <w:rPr>
          <w:szCs w:val="26"/>
        </w:rPr>
        <w:t xml:space="preserve"> рубл</w:t>
      </w:r>
      <w:r>
        <w:rPr>
          <w:szCs w:val="26"/>
        </w:rPr>
        <w:t>ей</w:t>
      </w:r>
      <w:r w:rsidRPr="001B74EF">
        <w:rPr>
          <w:szCs w:val="26"/>
        </w:rPr>
        <w:t xml:space="preserve">, что составило </w:t>
      </w:r>
      <w:r>
        <w:rPr>
          <w:szCs w:val="26"/>
        </w:rPr>
        <w:t>31,7</w:t>
      </w:r>
      <w:r w:rsidRPr="001B74EF">
        <w:rPr>
          <w:szCs w:val="26"/>
        </w:rPr>
        <w:t>% к годовым плановым назначениям и 1</w:t>
      </w:r>
      <w:r>
        <w:rPr>
          <w:szCs w:val="26"/>
        </w:rPr>
        <w:t>32</w:t>
      </w:r>
      <w:r w:rsidRPr="001B74EF">
        <w:rPr>
          <w:szCs w:val="26"/>
        </w:rPr>
        <w:t>,6% к испол</w:t>
      </w:r>
      <w:r>
        <w:rPr>
          <w:szCs w:val="26"/>
        </w:rPr>
        <w:t>нению за аналогичный период 2016</w:t>
      </w:r>
      <w:r w:rsidRPr="001B74EF">
        <w:rPr>
          <w:szCs w:val="26"/>
        </w:rPr>
        <w:t xml:space="preserve"> года. Рост поступлений по налогам на совокупный доход в сравнении с аналогичным периодом прошлого года объясняется поступлением в 201</w:t>
      </w:r>
      <w:r>
        <w:rPr>
          <w:szCs w:val="26"/>
        </w:rPr>
        <w:t>7</w:t>
      </w:r>
      <w:r w:rsidRPr="001B74EF">
        <w:rPr>
          <w:szCs w:val="26"/>
        </w:rPr>
        <w:t xml:space="preserve"> году недоимки прошлых лет по упрощенной системе налогообложения, а также поступлением в отчетном периоде платежей по вно</w:t>
      </w:r>
      <w:r>
        <w:rPr>
          <w:szCs w:val="26"/>
        </w:rPr>
        <w:t>вь выданным патентам.</w:t>
      </w:r>
    </w:p>
    <w:p w:rsidR="00CA0294" w:rsidRPr="001B74EF" w:rsidRDefault="00CA0294" w:rsidP="00935047">
      <w:pPr>
        <w:pStyle w:val="BodyText2"/>
        <w:rPr>
          <w:szCs w:val="26"/>
        </w:rPr>
      </w:pPr>
      <w:r w:rsidRPr="001B74EF">
        <w:rPr>
          <w:b/>
          <w:szCs w:val="26"/>
        </w:rPr>
        <w:tab/>
      </w:r>
      <w:r w:rsidRPr="001B74EF">
        <w:rPr>
          <w:szCs w:val="26"/>
        </w:rPr>
        <w:t>Налоги на имущество исполнены в сумме 1</w:t>
      </w:r>
      <w:r>
        <w:rPr>
          <w:szCs w:val="26"/>
        </w:rPr>
        <w:t>7</w:t>
      </w:r>
      <w:r w:rsidRPr="001B74EF">
        <w:rPr>
          <w:szCs w:val="26"/>
        </w:rPr>
        <w:t> </w:t>
      </w:r>
      <w:r>
        <w:rPr>
          <w:szCs w:val="26"/>
        </w:rPr>
        <w:t>470</w:t>
      </w:r>
      <w:r w:rsidRPr="001B74EF">
        <w:rPr>
          <w:szCs w:val="26"/>
        </w:rPr>
        <w:t> </w:t>
      </w:r>
      <w:r>
        <w:rPr>
          <w:szCs w:val="26"/>
        </w:rPr>
        <w:t>835,37</w:t>
      </w:r>
      <w:r w:rsidRPr="001B74EF">
        <w:rPr>
          <w:szCs w:val="26"/>
        </w:rPr>
        <w:t xml:space="preserve"> рубл</w:t>
      </w:r>
      <w:r>
        <w:rPr>
          <w:szCs w:val="26"/>
        </w:rPr>
        <w:t>ей</w:t>
      </w:r>
      <w:r w:rsidRPr="001B74EF">
        <w:rPr>
          <w:szCs w:val="26"/>
        </w:rPr>
        <w:t xml:space="preserve"> или на </w:t>
      </w:r>
      <w:r>
        <w:rPr>
          <w:szCs w:val="26"/>
        </w:rPr>
        <w:t xml:space="preserve">25,8% к годовому плану </w:t>
      </w:r>
      <w:r w:rsidRPr="001B74EF">
        <w:rPr>
          <w:szCs w:val="26"/>
        </w:rPr>
        <w:t xml:space="preserve">и на </w:t>
      </w:r>
      <w:r>
        <w:rPr>
          <w:szCs w:val="26"/>
        </w:rPr>
        <w:t>132,7</w:t>
      </w:r>
      <w:r w:rsidRPr="001B74EF">
        <w:rPr>
          <w:szCs w:val="26"/>
        </w:rPr>
        <w:t xml:space="preserve">% к исполнению за аналогичный период прошлого года. Удельный вес в составе налоговых доходов составил </w:t>
      </w:r>
      <w:r>
        <w:rPr>
          <w:szCs w:val="26"/>
        </w:rPr>
        <w:t>9,7</w:t>
      </w:r>
      <w:r w:rsidRPr="001B74EF">
        <w:rPr>
          <w:szCs w:val="26"/>
        </w:rPr>
        <w:t xml:space="preserve">%. </w:t>
      </w:r>
      <w:r>
        <w:rPr>
          <w:szCs w:val="26"/>
        </w:rPr>
        <w:t>Рост поступлений обусловлен поступлением в текущем отчетном периоде недоимки прошлых лет.</w:t>
      </w:r>
    </w:p>
    <w:p w:rsidR="00CA0294" w:rsidRPr="001B74EF" w:rsidRDefault="00CA0294" w:rsidP="00935047">
      <w:pPr>
        <w:pStyle w:val="BodyText2"/>
        <w:ind w:firstLine="708"/>
        <w:rPr>
          <w:b/>
          <w:i/>
          <w:szCs w:val="26"/>
        </w:rPr>
      </w:pPr>
      <w:r w:rsidRPr="001B74EF">
        <w:rPr>
          <w:szCs w:val="26"/>
        </w:rPr>
        <w:t xml:space="preserve">По остальным налоговым доходам, в состав которых входят налоги на товары, реализуемые на территории РФ и государственная пошлина, сумма поступлений составила </w:t>
      </w:r>
      <w:r w:rsidRPr="008923F3">
        <w:rPr>
          <w:szCs w:val="26"/>
        </w:rPr>
        <w:t>3 744 216,02</w:t>
      </w:r>
      <w:r>
        <w:rPr>
          <w:sz w:val="22"/>
          <w:szCs w:val="22"/>
        </w:rPr>
        <w:t xml:space="preserve"> </w:t>
      </w:r>
      <w:r w:rsidRPr="001B74EF">
        <w:rPr>
          <w:szCs w:val="26"/>
        </w:rPr>
        <w:t xml:space="preserve">рублей, что на </w:t>
      </w:r>
      <w:r>
        <w:rPr>
          <w:szCs w:val="26"/>
        </w:rPr>
        <w:t>641 743,39</w:t>
      </w:r>
      <w:r w:rsidRPr="001B74EF">
        <w:rPr>
          <w:szCs w:val="26"/>
        </w:rPr>
        <w:t xml:space="preserve"> рублей </w:t>
      </w:r>
      <w:r>
        <w:rPr>
          <w:szCs w:val="26"/>
        </w:rPr>
        <w:t>меньше</w:t>
      </w:r>
      <w:r w:rsidRPr="001B74EF">
        <w:rPr>
          <w:szCs w:val="26"/>
        </w:rPr>
        <w:t xml:space="preserve">, чем в соответствующем периоде прошлого года. </w:t>
      </w:r>
      <w:r>
        <w:rPr>
          <w:szCs w:val="26"/>
        </w:rPr>
        <w:t>Г</w:t>
      </w:r>
      <w:r w:rsidRPr="001B74EF">
        <w:rPr>
          <w:szCs w:val="26"/>
        </w:rPr>
        <w:t xml:space="preserve">одовой план по данной группе платежей выполнен на </w:t>
      </w:r>
      <w:r>
        <w:rPr>
          <w:szCs w:val="26"/>
        </w:rPr>
        <w:t>19,6</w:t>
      </w:r>
      <w:r w:rsidRPr="001B74EF">
        <w:rPr>
          <w:szCs w:val="26"/>
        </w:rPr>
        <w:t>%.</w:t>
      </w:r>
    </w:p>
    <w:p w:rsidR="00CA0294" w:rsidRPr="001B74EF" w:rsidRDefault="00CA0294" w:rsidP="00935047">
      <w:pPr>
        <w:pStyle w:val="BodyText2"/>
        <w:ind w:firstLine="708"/>
        <w:rPr>
          <w:szCs w:val="26"/>
        </w:rPr>
      </w:pPr>
      <w:r w:rsidRPr="001B74EF">
        <w:rPr>
          <w:bCs/>
          <w:szCs w:val="26"/>
        </w:rPr>
        <w:t xml:space="preserve">Сумма поступлений </w:t>
      </w:r>
      <w:r w:rsidRPr="001B74EF">
        <w:rPr>
          <w:b/>
          <w:bCs/>
          <w:szCs w:val="26"/>
        </w:rPr>
        <w:t>неналоговых доходов</w:t>
      </w:r>
      <w:r w:rsidRPr="001B74EF">
        <w:rPr>
          <w:bCs/>
          <w:szCs w:val="26"/>
        </w:rPr>
        <w:t xml:space="preserve"> по итогам отчетного периода в бюджет муниципального образования составила </w:t>
      </w:r>
      <w:r>
        <w:rPr>
          <w:bCs/>
          <w:szCs w:val="26"/>
        </w:rPr>
        <w:t>54</w:t>
      </w:r>
      <w:r w:rsidRPr="001B74EF">
        <w:rPr>
          <w:bCs/>
          <w:szCs w:val="26"/>
        </w:rPr>
        <w:t xml:space="preserve"> </w:t>
      </w:r>
      <w:r>
        <w:rPr>
          <w:bCs/>
          <w:szCs w:val="26"/>
        </w:rPr>
        <w:t>268</w:t>
      </w:r>
      <w:r w:rsidRPr="001B74EF">
        <w:rPr>
          <w:bCs/>
          <w:szCs w:val="26"/>
        </w:rPr>
        <w:t xml:space="preserve"> </w:t>
      </w:r>
      <w:r>
        <w:rPr>
          <w:bCs/>
          <w:szCs w:val="26"/>
        </w:rPr>
        <w:t>724</w:t>
      </w:r>
      <w:r w:rsidRPr="001B74EF">
        <w:rPr>
          <w:bCs/>
          <w:szCs w:val="26"/>
        </w:rPr>
        <w:t>,</w:t>
      </w:r>
      <w:r>
        <w:rPr>
          <w:bCs/>
          <w:szCs w:val="26"/>
        </w:rPr>
        <w:t>83</w:t>
      </w:r>
      <w:r w:rsidRPr="001B74EF">
        <w:rPr>
          <w:bCs/>
          <w:szCs w:val="26"/>
        </w:rPr>
        <w:t xml:space="preserve"> </w:t>
      </w:r>
      <w:r>
        <w:rPr>
          <w:szCs w:val="26"/>
        </w:rPr>
        <w:t>рублей</w:t>
      </w:r>
      <w:r w:rsidRPr="001B74EF">
        <w:rPr>
          <w:szCs w:val="26"/>
        </w:rPr>
        <w:t>, что составило 2</w:t>
      </w:r>
      <w:r>
        <w:rPr>
          <w:szCs w:val="26"/>
        </w:rPr>
        <w:t>4</w:t>
      </w:r>
      <w:r w:rsidRPr="001B74EF">
        <w:rPr>
          <w:szCs w:val="26"/>
        </w:rPr>
        <w:t>,7% от годовых плановых назначений и 1</w:t>
      </w:r>
      <w:r>
        <w:rPr>
          <w:szCs w:val="26"/>
        </w:rPr>
        <w:t>09,8</w:t>
      </w:r>
      <w:r w:rsidRPr="001B74EF">
        <w:rPr>
          <w:szCs w:val="26"/>
        </w:rPr>
        <w:t xml:space="preserve"> % от поступлений за аналогичный период 201</w:t>
      </w:r>
      <w:r>
        <w:rPr>
          <w:szCs w:val="26"/>
        </w:rPr>
        <w:t>6</w:t>
      </w:r>
      <w:r w:rsidRPr="001B74EF">
        <w:rPr>
          <w:szCs w:val="26"/>
        </w:rPr>
        <w:t xml:space="preserve"> года. </w:t>
      </w:r>
    </w:p>
    <w:p w:rsidR="00CA0294" w:rsidRPr="001B74EF" w:rsidRDefault="00CA0294" w:rsidP="00935047">
      <w:pPr>
        <w:pStyle w:val="BodyText2"/>
        <w:ind w:firstLine="708"/>
        <w:rPr>
          <w:szCs w:val="26"/>
        </w:rPr>
      </w:pPr>
    </w:p>
    <w:p w:rsidR="00CA0294" w:rsidRDefault="00CA0294" w:rsidP="00935047">
      <w:pPr>
        <w:pStyle w:val="BodyText2"/>
        <w:ind w:firstLine="708"/>
        <w:jc w:val="center"/>
        <w:rPr>
          <w:szCs w:val="26"/>
        </w:rPr>
      </w:pPr>
      <w:r w:rsidRPr="001B74EF">
        <w:rPr>
          <w:szCs w:val="26"/>
        </w:rPr>
        <w:t xml:space="preserve">Состав и динамика поступлений неналоговых доходов бюджета муниципального образования городской округ город Пыть-Ях </w:t>
      </w:r>
    </w:p>
    <w:p w:rsidR="00CA0294" w:rsidRPr="00B848E5" w:rsidRDefault="00CA0294" w:rsidP="00935047">
      <w:pPr>
        <w:pStyle w:val="BodyText2"/>
        <w:ind w:firstLine="708"/>
        <w:jc w:val="center"/>
        <w:rPr>
          <w:szCs w:val="26"/>
        </w:rPr>
      </w:pPr>
      <w:r w:rsidRPr="001B74EF">
        <w:rPr>
          <w:szCs w:val="26"/>
        </w:rPr>
        <w:t>за 1 квартал 201</w:t>
      </w:r>
      <w:r>
        <w:rPr>
          <w:szCs w:val="26"/>
        </w:rPr>
        <w:t>6</w:t>
      </w:r>
      <w:r w:rsidRPr="001B74EF">
        <w:rPr>
          <w:szCs w:val="26"/>
        </w:rPr>
        <w:t>-201</w:t>
      </w:r>
      <w:r>
        <w:rPr>
          <w:szCs w:val="26"/>
        </w:rPr>
        <w:t>7</w:t>
      </w:r>
      <w:r w:rsidRPr="001B74EF">
        <w:rPr>
          <w:szCs w:val="26"/>
        </w:rPr>
        <w:t xml:space="preserve"> годов</w:t>
      </w:r>
    </w:p>
    <w:p w:rsidR="00CA0294" w:rsidRPr="00B848E5" w:rsidRDefault="00CA0294" w:rsidP="00935047">
      <w:pPr>
        <w:pStyle w:val="BodyText2"/>
        <w:ind w:firstLine="708"/>
        <w:jc w:val="center"/>
        <w:rPr>
          <w:szCs w:val="2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8"/>
        <w:gridCol w:w="1620"/>
        <w:gridCol w:w="900"/>
        <w:gridCol w:w="1620"/>
        <w:gridCol w:w="900"/>
        <w:gridCol w:w="1440"/>
      </w:tblGrid>
      <w:tr w:rsidR="00CA0294" w:rsidRPr="001B74EF" w:rsidTr="00146D98">
        <w:tc>
          <w:tcPr>
            <w:tcW w:w="2808" w:type="dxa"/>
            <w:vMerge w:val="restart"/>
          </w:tcPr>
          <w:p w:rsidR="00CA0294" w:rsidRPr="00A527DF" w:rsidRDefault="00CA0294" w:rsidP="00146D98">
            <w:pPr>
              <w:pStyle w:val="BodyText2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2520" w:type="dxa"/>
            <w:gridSpan w:val="2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 квартал 201</w:t>
            </w:r>
            <w:r>
              <w:rPr>
                <w:sz w:val="22"/>
                <w:szCs w:val="22"/>
              </w:rPr>
              <w:t>6</w:t>
            </w:r>
            <w:r w:rsidRPr="00A527DF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520" w:type="dxa"/>
            <w:gridSpan w:val="2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 квартал 201</w:t>
            </w:r>
            <w:r>
              <w:rPr>
                <w:sz w:val="22"/>
                <w:szCs w:val="22"/>
              </w:rPr>
              <w:t>7</w:t>
            </w:r>
            <w:r w:rsidRPr="00A527DF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440" w:type="dxa"/>
            <w:vMerge w:val="restart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Темп роста к 1 кварталу 201</w:t>
            </w:r>
            <w:r>
              <w:rPr>
                <w:sz w:val="22"/>
                <w:szCs w:val="22"/>
              </w:rPr>
              <w:t>6</w:t>
            </w:r>
            <w:r w:rsidRPr="00A527DF">
              <w:rPr>
                <w:sz w:val="22"/>
                <w:szCs w:val="22"/>
              </w:rPr>
              <w:t xml:space="preserve"> года</w:t>
            </w:r>
          </w:p>
        </w:tc>
      </w:tr>
      <w:tr w:rsidR="00CA0294" w:rsidRPr="001B74EF" w:rsidTr="00146D98">
        <w:tc>
          <w:tcPr>
            <w:tcW w:w="2808" w:type="dxa"/>
            <w:vMerge/>
            <w:vAlign w:val="center"/>
          </w:tcPr>
          <w:p w:rsidR="00CA0294" w:rsidRPr="001B74EF" w:rsidRDefault="00CA0294" w:rsidP="00146D98"/>
        </w:tc>
        <w:tc>
          <w:tcPr>
            <w:tcW w:w="162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Сумма, руб.</w:t>
            </w:r>
          </w:p>
        </w:tc>
        <w:tc>
          <w:tcPr>
            <w:tcW w:w="90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Уд. вес (%)</w:t>
            </w:r>
          </w:p>
        </w:tc>
        <w:tc>
          <w:tcPr>
            <w:tcW w:w="162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Сумма, руб.</w:t>
            </w:r>
          </w:p>
        </w:tc>
        <w:tc>
          <w:tcPr>
            <w:tcW w:w="90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Уд. вес (%)</w:t>
            </w:r>
          </w:p>
        </w:tc>
        <w:tc>
          <w:tcPr>
            <w:tcW w:w="1440" w:type="dxa"/>
            <w:vMerge/>
            <w:vAlign w:val="center"/>
          </w:tcPr>
          <w:p w:rsidR="00CA0294" w:rsidRPr="001B74EF" w:rsidRDefault="00CA0294" w:rsidP="00146D98"/>
        </w:tc>
      </w:tr>
      <w:tr w:rsidR="00CA0294" w:rsidRPr="001B74EF" w:rsidTr="00146D98">
        <w:tc>
          <w:tcPr>
            <w:tcW w:w="2808" w:type="dxa"/>
          </w:tcPr>
          <w:p w:rsidR="00CA0294" w:rsidRPr="00A527DF" w:rsidRDefault="00CA0294" w:rsidP="00146D98">
            <w:pPr>
              <w:pStyle w:val="BodyText2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1620" w:type="dxa"/>
            <w:vAlign w:val="center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37 842 331,08</w:t>
            </w:r>
          </w:p>
        </w:tc>
        <w:tc>
          <w:tcPr>
            <w:tcW w:w="900" w:type="dxa"/>
            <w:vAlign w:val="center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76,6</w:t>
            </w:r>
          </w:p>
        </w:tc>
        <w:tc>
          <w:tcPr>
            <w:tcW w:w="1620" w:type="dxa"/>
            <w:vAlign w:val="center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37 </w:t>
            </w:r>
            <w:r>
              <w:rPr>
                <w:sz w:val="22"/>
                <w:szCs w:val="22"/>
              </w:rPr>
              <w:t>659</w:t>
            </w:r>
            <w:r w:rsidRPr="00A527D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661,41</w:t>
            </w:r>
          </w:p>
        </w:tc>
        <w:tc>
          <w:tcPr>
            <w:tcW w:w="900" w:type="dxa"/>
            <w:vAlign w:val="center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69</w:t>
            </w:r>
            <w:r w:rsidRPr="00A527D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  <w:vAlign w:val="center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CA0294" w:rsidRPr="001B74EF" w:rsidTr="00146D98">
        <w:tc>
          <w:tcPr>
            <w:tcW w:w="2808" w:type="dxa"/>
          </w:tcPr>
          <w:p w:rsidR="00CA0294" w:rsidRPr="00A527DF" w:rsidRDefault="00CA0294" w:rsidP="00146D98">
            <w:pPr>
              <w:pStyle w:val="BodyText2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62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1 949 808,68</w:t>
            </w:r>
          </w:p>
        </w:tc>
        <w:tc>
          <w:tcPr>
            <w:tcW w:w="90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3,9</w:t>
            </w:r>
          </w:p>
        </w:tc>
        <w:tc>
          <w:tcPr>
            <w:tcW w:w="162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504</w:t>
            </w:r>
            <w:r w:rsidRPr="00A527D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349</w:t>
            </w:r>
            <w:r w:rsidRPr="00A527D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03</w:t>
            </w:r>
          </w:p>
        </w:tc>
        <w:tc>
          <w:tcPr>
            <w:tcW w:w="90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</w:t>
            </w:r>
            <w:r w:rsidRPr="00A527DF">
              <w:rPr>
                <w:sz w:val="22"/>
                <w:szCs w:val="22"/>
              </w:rPr>
              <w:t>,9</w:t>
            </w:r>
          </w:p>
        </w:tc>
        <w:tc>
          <w:tcPr>
            <w:tcW w:w="144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</w:rPr>
              <w:t>25,9</w:t>
            </w:r>
          </w:p>
        </w:tc>
      </w:tr>
      <w:tr w:rsidR="00CA0294" w:rsidRPr="001B74EF" w:rsidTr="00146D98">
        <w:tc>
          <w:tcPr>
            <w:tcW w:w="2808" w:type="dxa"/>
          </w:tcPr>
          <w:p w:rsidR="00CA0294" w:rsidRPr="006574F4" w:rsidRDefault="00CA0294" w:rsidP="00146D98">
            <w:pPr>
              <w:pStyle w:val="BodyText2"/>
              <w:rPr>
                <w:sz w:val="22"/>
              </w:rPr>
            </w:pPr>
            <w:r w:rsidRPr="006574F4">
              <w:rPr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20" w:type="dxa"/>
            <w:vAlign w:val="center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</w:rPr>
              <w:t>811 239,51</w:t>
            </w:r>
          </w:p>
        </w:tc>
        <w:tc>
          <w:tcPr>
            <w:tcW w:w="900" w:type="dxa"/>
            <w:vAlign w:val="center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</w:rPr>
              <w:t>1,6</w:t>
            </w:r>
          </w:p>
        </w:tc>
        <w:tc>
          <w:tcPr>
            <w:tcW w:w="1620" w:type="dxa"/>
            <w:vAlign w:val="center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</w:rPr>
              <w:t>6 868 901,20</w:t>
            </w:r>
          </w:p>
        </w:tc>
        <w:tc>
          <w:tcPr>
            <w:tcW w:w="900" w:type="dxa"/>
            <w:vAlign w:val="center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</w:rPr>
              <w:t>12,7</w:t>
            </w:r>
          </w:p>
        </w:tc>
        <w:tc>
          <w:tcPr>
            <w:tcW w:w="1440" w:type="dxa"/>
            <w:vAlign w:val="center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</w:rPr>
              <w:t>Св.200</w:t>
            </w:r>
          </w:p>
        </w:tc>
      </w:tr>
      <w:tr w:rsidR="00CA0294" w:rsidRPr="001B74EF" w:rsidTr="00146D98">
        <w:tc>
          <w:tcPr>
            <w:tcW w:w="2808" w:type="dxa"/>
          </w:tcPr>
          <w:p w:rsidR="00CA0294" w:rsidRPr="00A527DF" w:rsidRDefault="00CA0294" w:rsidP="00146D98">
            <w:pPr>
              <w:pStyle w:val="BodyText2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62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6 148 747,20</w:t>
            </w:r>
          </w:p>
        </w:tc>
        <w:tc>
          <w:tcPr>
            <w:tcW w:w="90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12,5</w:t>
            </w:r>
          </w:p>
        </w:tc>
        <w:tc>
          <w:tcPr>
            <w:tcW w:w="162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</w:t>
            </w:r>
            <w:r w:rsidRPr="00A527D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379</w:t>
            </w:r>
            <w:r w:rsidRPr="00A527D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333,82</w:t>
            </w:r>
          </w:p>
        </w:tc>
        <w:tc>
          <w:tcPr>
            <w:tcW w:w="90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3,6</w:t>
            </w:r>
          </w:p>
        </w:tc>
        <w:tc>
          <w:tcPr>
            <w:tcW w:w="144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0</w:t>
            </w:r>
            <w:r w:rsidRPr="00A527D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</w:tr>
      <w:tr w:rsidR="00CA0294" w:rsidRPr="001B74EF" w:rsidTr="00146D98">
        <w:tc>
          <w:tcPr>
            <w:tcW w:w="2808" w:type="dxa"/>
          </w:tcPr>
          <w:p w:rsidR="00CA0294" w:rsidRPr="00A527DF" w:rsidRDefault="00CA0294" w:rsidP="00146D98">
            <w:pPr>
              <w:pStyle w:val="BodyText2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Штрафы, санкции, возмещение ущерба</w:t>
            </w:r>
            <w:r>
              <w:rPr>
                <w:sz w:val="22"/>
                <w:szCs w:val="22"/>
              </w:rPr>
              <w:t>, прочие</w:t>
            </w:r>
            <w:r w:rsidRPr="00A527DF">
              <w:rPr>
                <w:sz w:val="22"/>
                <w:szCs w:val="22"/>
              </w:rPr>
              <w:t xml:space="preserve"> неналоговые доходы</w:t>
            </w:r>
          </w:p>
        </w:tc>
        <w:tc>
          <w:tcPr>
            <w:tcW w:w="162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2 </w:t>
            </w:r>
            <w:r>
              <w:rPr>
                <w:sz w:val="22"/>
                <w:szCs w:val="22"/>
              </w:rPr>
              <w:t>652</w:t>
            </w:r>
            <w:r w:rsidRPr="00A527D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274,84</w:t>
            </w:r>
          </w:p>
        </w:tc>
        <w:tc>
          <w:tcPr>
            <w:tcW w:w="90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5,</w:t>
            </w:r>
            <w:r w:rsidRPr="00A527DF"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  <w:r w:rsidRPr="00A527D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856</w:t>
            </w:r>
            <w:r w:rsidRPr="00A527D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479,37</w:t>
            </w:r>
          </w:p>
        </w:tc>
        <w:tc>
          <w:tcPr>
            <w:tcW w:w="90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</w:rPr>
              <w:t>3,4</w:t>
            </w:r>
          </w:p>
        </w:tc>
        <w:tc>
          <w:tcPr>
            <w:tcW w:w="144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</w:rPr>
              <w:t>70,0</w:t>
            </w:r>
          </w:p>
        </w:tc>
      </w:tr>
      <w:tr w:rsidR="00CA0294" w:rsidRPr="001B74EF" w:rsidTr="00146D98">
        <w:tc>
          <w:tcPr>
            <w:tcW w:w="2808" w:type="dxa"/>
          </w:tcPr>
          <w:p w:rsidR="00CA0294" w:rsidRPr="00A527DF" w:rsidRDefault="00CA0294" w:rsidP="00146D98">
            <w:pPr>
              <w:pStyle w:val="BodyText2"/>
              <w:rPr>
                <w:sz w:val="22"/>
              </w:rPr>
            </w:pPr>
          </w:p>
        </w:tc>
        <w:tc>
          <w:tcPr>
            <w:tcW w:w="162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</w:tc>
        <w:tc>
          <w:tcPr>
            <w:tcW w:w="90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</w:tc>
        <w:tc>
          <w:tcPr>
            <w:tcW w:w="1620" w:type="dxa"/>
          </w:tcPr>
          <w:p w:rsidR="00CA0294" w:rsidRDefault="00CA0294" w:rsidP="00146D98">
            <w:pPr>
              <w:pStyle w:val="BodyText2"/>
              <w:jc w:val="center"/>
              <w:rPr>
                <w:sz w:val="22"/>
              </w:rPr>
            </w:pPr>
          </w:p>
        </w:tc>
        <w:tc>
          <w:tcPr>
            <w:tcW w:w="90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</w:tc>
        <w:tc>
          <w:tcPr>
            <w:tcW w:w="144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</w:p>
        </w:tc>
      </w:tr>
      <w:tr w:rsidR="00CA0294" w:rsidRPr="001B74EF" w:rsidTr="00146D98">
        <w:tc>
          <w:tcPr>
            <w:tcW w:w="2808" w:type="dxa"/>
          </w:tcPr>
          <w:p w:rsidR="00CA0294" w:rsidRPr="00A527DF" w:rsidRDefault="00CA0294" w:rsidP="00146D98">
            <w:pPr>
              <w:pStyle w:val="BodyText2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ИТОГО</w:t>
            </w:r>
          </w:p>
        </w:tc>
        <w:tc>
          <w:tcPr>
            <w:tcW w:w="162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49 404 401,31</w:t>
            </w:r>
          </w:p>
        </w:tc>
        <w:tc>
          <w:tcPr>
            <w:tcW w:w="90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100,0</w:t>
            </w:r>
          </w:p>
        </w:tc>
        <w:tc>
          <w:tcPr>
            <w:tcW w:w="162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54</w:t>
            </w:r>
            <w:r w:rsidRPr="00A527D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268</w:t>
            </w:r>
            <w:r w:rsidRPr="00A527D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724,83</w:t>
            </w:r>
          </w:p>
        </w:tc>
        <w:tc>
          <w:tcPr>
            <w:tcW w:w="90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</w:tcPr>
          <w:p w:rsidR="00CA0294" w:rsidRPr="00A527DF" w:rsidRDefault="00CA0294" w:rsidP="00146D98">
            <w:pPr>
              <w:pStyle w:val="BodyText2"/>
              <w:jc w:val="center"/>
              <w:rPr>
                <w:sz w:val="22"/>
              </w:rPr>
            </w:pPr>
            <w:r w:rsidRPr="00A527D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09,8</w:t>
            </w:r>
          </w:p>
        </w:tc>
      </w:tr>
    </w:tbl>
    <w:p w:rsidR="00CA0294" w:rsidRPr="001B74EF" w:rsidRDefault="00CA0294" w:rsidP="00935047">
      <w:pPr>
        <w:pStyle w:val="BodyText2"/>
        <w:ind w:firstLine="708"/>
        <w:rPr>
          <w:b/>
          <w:szCs w:val="26"/>
        </w:rPr>
      </w:pPr>
    </w:p>
    <w:p w:rsidR="00CA0294" w:rsidRPr="001B74EF" w:rsidRDefault="00CA0294" w:rsidP="00935047">
      <w:pPr>
        <w:pStyle w:val="BodyText2"/>
        <w:ind w:firstLine="708"/>
        <w:rPr>
          <w:szCs w:val="26"/>
        </w:rPr>
      </w:pPr>
      <w:r w:rsidRPr="001B74EF">
        <w:rPr>
          <w:szCs w:val="26"/>
        </w:rPr>
        <w:t xml:space="preserve">Доходы от использования имущества, находящегося в муниципальной собственности в структуре неналоговых доходов занимают </w:t>
      </w:r>
      <w:r>
        <w:rPr>
          <w:szCs w:val="26"/>
        </w:rPr>
        <w:t>69,4</w:t>
      </w:r>
      <w:r w:rsidRPr="001B74EF">
        <w:rPr>
          <w:szCs w:val="26"/>
        </w:rPr>
        <w:t>%. Их поступления за отчетный период 201</w:t>
      </w:r>
      <w:r>
        <w:rPr>
          <w:szCs w:val="26"/>
        </w:rPr>
        <w:t>7</w:t>
      </w:r>
      <w:r w:rsidRPr="001B74EF">
        <w:rPr>
          <w:szCs w:val="26"/>
        </w:rPr>
        <w:t xml:space="preserve"> года составили 37 </w:t>
      </w:r>
      <w:r>
        <w:rPr>
          <w:szCs w:val="26"/>
        </w:rPr>
        <w:t>659</w:t>
      </w:r>
      <w:r w:rsidRPr="001B74EF">
        <w:rPr>
          <w:szCs w:val="26"/>
        </w:rPr>
        <w:t> </w:t>
      </w:r>
      <w:r>
        <w:rPr>
          <w:szCs w:val="26"/>
        </w:rPr>
        <w:t>661,41</w:t>
      </w:r>
      <w:r w:rsidRPr="001B74EF">
        <w:rPr>
          <w:szCs w:val="26"/>
        </w:rPr>
        <w:t xml:space="preserve"> рубл</w:t>
      </w:r>
      <w:r>
        <w:rPr>
          <w:szCs w:val="26"/>
        </w:rPr>
        <w:t>ей</w:t>
      </w:r>
      <w:r w:rsidRPr="001B74EF">
        <w:rPr>
          <w:szCs w:val="26"/>
        </w:rPr>
        <w:t xml:space="preserve"> или 2</w:t>
      </w:r>
      <w:r>
        <w:rPr>
          <w:szCs w:val="26"/>
        </w:rPr>
        <w:t>2</w:t>
      </w:r>
      <w:r w:rsidRPr="001B74EF">
        <w:rPr>
          <w:szCs w:val="26"/>
        </w:rPr>
        <w:t>,</w:t>
      </w:r>
      <w:r>
        <w:rPr>
          <w:szCs w:val="26"/>
        </w:rPr>
        <w:t>9</w:t>
      </w:r>
      <w:r w:rsidRPr="001B74EF">
        <w:rPr>
          <w:szCs w:val="26"/>
        </w:rPr>
        <w:t>% от утвержденного годового плана. В сравнении с уровнем платежей прошлого года сумма поступлений у</w:t>
      </w:r>
      <w:r>
        <w:rPr>
          <w:szCs w:val="26"/>
        </w:rPr>
        <w:t>меньшилась</w:t>
      </w:r>
      <w:r w:rsidRPr="001B74EF">
        <w:rPr>
          <w:szCs w:val="26"/>
        </w:rPr>
        <w:t xml:space="preserve"> на </w:t>
      </w:r>
      <w:r>
        <w:rPr>
          <w:szCs w:val="26"/>
        </w:rPr>
        <w:t>182</w:t>
      </w:r>
      <w:r w:rsidRPr="001B74EF">
        <w:rPr>
          <w:szCs w:val="26"/>
        </w:rPr>
        <w:t> </w:t>
      </w:r>
      <w:r>
        <w:rPr>
          <w:szCs w:val="26"/>
        </w:rPr>
        <w:t>669,67</w:t>
      </w:r>
      <w:r w:rsidRPr="001B74EF">
        <w:rPr>
          <w:szCs w:val="26"/>
        </w:rPr>
        <w:t xml:space="preserve"> рубл</w:t>
      </w:r>
      <w:r>
        <w:rPr>
          <w:szCs w:val="26"/>
        </w:rPr>
        <w:t>ей</w:t>
      </w:r>
      <w:r w:rsidRPr="001B74EF">
        <w:rPr>
          <w:szCs w:val="26"/>
        </w:rPr>
        <w:t>, что обусловлено поступлением в 2016 году доходов по арендной плате за земельные участки со сроком уплаты 10 апреля 2016 года.</w:t>
      </w:r>
    </w:p>
    <w:p w:rsidR="00CA0294" w:rsidRPr="001B74EF" w:rsidRDefault="00CA0294" w:rsidP="00935047">
      <w:pPr>
        <w:pStyle w:val="BodyText2"/>
        <w:ind w:firstLine="708"/>
        <w:rPr>
          <w:szCs w:val="26"/>
        </w:rPr>
      </w:pPr>
      <w:r w:rsidRPr="001B74EF">
        <w:rPr>
          <w:szCs w:val="26"/>
        </w:rPr>
        <w:t>Поступления платежей при пользовании природными ресурсам</w:t>
      </w:r>
      <w:r>
        <w:rPr>
          <w:szCs w:val="26"/>
        </w:rPr>
        <w:t>и в отчетном периоде составили 504</w:t>
      </w:r>
      <w:r w:rsidRPr="001B74EF">
        <w:rPr>
          <w:szCs w:val="26"/>
        </w:rPr>
        <w:t> </w:t>
      </w:r>
      <w:r>
        <w:rPr>
          <w:szCs w:val="26"/>
        </w:rPr>
        <w:t>349,03</w:t>
      </w:r>
      <w:r w:rsidRPr="001B74EF">
        <w:rPr>
          <w:szCs w:val="26"/>
        </w:rPr>
        <w:t xml:space="preserve"> рублей. Исполнение годовых плановых назначений составило </w:t>
      </w:r>
      <w:r>
        <w:rPr>
          <w:szCs w:val="26"/>
        </w:rPr>
        <w:t>22</w:t>
      </w:r>
      <w:r w:rsidRPr="001B74EF">
        <w:rPr>
          <w:szCs w:val="26"/>
        </w:rPr>
        <w:t>,0%. В сравнении с уровнем платежей прошлого года сумма поступлений у</w:t>
      </w:r>
      <w:r>
        <w:rPr>
          <w:szCs w:val="26"/>
        </w:rPr>
        <w:t>меньшилась</w:t>
      </w:r>
      <w:r w:rsidRPr="001B74EF">
        <w:rPr>
          <w:szCs w:val="26"/>
        </w:rPr>
        <w:t xml:space="preserve"> более чем в </w:t>
      </w:r>
      <w:r>
        <w:rPr>
          <w:szCs w:val="26"/>
        </w:rPr>
        <w:t>3,9</w:t>
      </w:r>
      <w:r w:rsidRPr="001B74EF">
        <w:rPr>
          <w:szCs w:val="26"/>
        </w:rPr>
        <w:t xml:space="preserve"> раза, что объясняется поступлением в </w:t>
      </w:r>
      <w:r>
        <w:rPr>
          <w:szCs w:val="26"/>
        </w:rPr>
        <w:t>1 квартале 2016 года</w:t>
      </w:r>
      <w:r w:rsidRPr="001B74EF">
        <w:rPr>
          <w:szCs w:val="26"/>
        </w:rPr>
        <w:t xml:space="preserve"> от ООО "РН-Юганскнефтегаз" </w:t>
      </w:r>
      <w:r>
        <w:rPr>
          <w:szCs w:val="26"/>
        </w:rPr>
        <w:t>годовой суммы платежа</w:t>
      </w:r>
      <w:r w:rsidRPr="001B74EF">
        <w:rPr>
          <w:szCs w:val="26"/>
        </w:rPr>
        <w:t xml:space="preserve">. Удельный вес в структуре неналоговых доходов - </w:t>
      </w:r>
      <w:r>
        <w:rPr>
          <w:szCs w:val="26"/>
        </w:rPr>
        <w:t>0</w:t>
      </w:r>
      <w:r w:rsidRPr="001B74EF">
        <w:rPr>
          <w:szCs w:val="26"/>
        </w:rPr>
        <w:t>,9%.</w:t>
      </w:r>
    </w:p>
    <w:p w:rsidR="00CA0294" w:rsidRPr="008C32E9" w:rsidRDefault="00CA0294" w:rsidP="00935047">
      <w:pPr>
        <w:pStyle w:val="BodyText2"/>
        <w:ind w:firstLine="708"/>
        <w:rPr>
          <w:szCs w:val="26"/>
        </w:rPr>
      </w:pPr>
      <w:r>
        <w:rPr>
          <w:szCs w:val="26"/>
        </w:rPr>
        <w:t>Поступление д</w:t>
      </w:r>
      <w:r w:rsidRPr="008C32E9">
        <w:rPr>
          <w:szCs w:val="26"/>
        </w:rPr>
        <w:t>оход</w:t>
      </w:r>
      <w:r>
        <w:rPr>
          <w:szCs w:val="26"/>
        </w:rPr>
        <w:t>ов</w:t>
      </w:r>
      <w:r w:rsidRPr="008C32E9">
        <w:rPr>
          <w:szCs w:val="26"/>
        </w:rPr>
        <w:t xml:space="preserve"> от оказания платных услуг (работ) и компенсации затрат государства</w:t>
      </w:r>
      <w:r>
        <w:rPr>
          <w:szCs w:val="26"/>
        </w:rPr>
        <w:t xml:space="preserve"> в текущем отчетном периоде составили 6 868 901,20 рублей. Темп роста поступлений к уровню 1 квартала 2016 года составил свыше 200,0%, что обусловлено поступлением дебиторской задолженности прошлых лет. Удельный вес в составе неналоговых доходов - 12,7%.</w:t>
      </w:r>
    </w:p>
    <w:p w:rsidR="00CA0294" w:rsidRPr="001B74EF" w:rsidRDefault="00CA0294" w:rsidP="00935047">
      <w:pPr>
        <w:pStyle w:val="BodyText2"/>
        <w:ind w:firstLine="708"/>
        <w:rPr>
          <w:szCs w:val="26"/>
        </w:rPr>
      </w:pPr>
      <w:r w:rsidRPr="001B74EF">
        <w:rPr>
          <w:szCs w:val="26"/>
        </w:rPr>
        <w:t xml:space="preserve">Исполнение по доходам от продажи материальных и нематериальных активов составило </w:t>
      </w:r>
      <w:r>
        <w:rPr>
          <w:szCs w:val="26"/>
        </w:rPr>
        <w:t>17,2</w:t>
      </w:r>
      <w:r w:rsidRPr="001B74EF">
        <w:rPr>
          <w:szCs w:val="26"/>
        </w:rPr>
        <w:t xml:space="preserve">% от утвержденных годовых плановых назначений в сумме </w:t>
      </w:r>
      <w:r>
        <w:rPr>
          <w:szCs w:val="26"/>
        </w:rPr>
        <w:t>7 379 333,82</w:t>
      </w:r>
      <w:r w:rsidRPr="001B74EF">
        <w:rPr>
          <w:szCs w:val="26"/>
        </w:rPr>
        <w:t xml:space="preserve"> рублей. Темп роста к аналогичному периоду 201</w:t>
      </w:r>
      <w:r>
        <w:rPr>
          <w:szCs w:val="26"/>
        </w:rPr>
        <w:t>6</w:t>
      </w:r>
      <w:r w:rsidRPr="001B74EF">
        <w:rPr>
          <w:szCs w:val="26"/>
        </w:rPr>
        <w:t xml:space="preserve"> году составил 12</w:t>
      </w:r>
      <w:r>
        <w:rPr>
          <w:szCs w:val="26"/>
        </w:rPr>
        <w:t>0</w:t>
      </w:r>
      <w:r w:rsidRPr="001B74EF">
        <w:rPr>
          <w:szCs w:val="26"/>
        </w:rPr>
        <w:t>,</w:t>
      </w:r>
      <w:r>
        <w:rPr>
          <w:szCs w:val="26"/>
        </w:rPr>
        <w:t>0</w:t>
      </w:r>
      <w:r w:rsidRPr="001B74EF">
        <w:rPr>
          <w:szCs w:val="26"/>
        </w:rPr>
        <w:t>%. Рост поступлений в сравнении с аналогичным периодом прошлого года связан с увеличением в 201</w:t>
      </w:r>
      <w:r>
        <w:rPr>
          <w:szCs w:val="26"/>
        </w:rPr>
        <w:t>7</w:t>
      </w:r>
      <w:r w:rsidRPr="001B74EF">
        <w:rPr>
          <w:szCs w:val="26"/>
        </w:rPr>
        <w:t xml:space="preserve"> году количества заключенных договоров мены квартир в связи с реализацией жилищных программ автономного округа.</w:t>
      </w:r>
    </w:p>
    <w:p w:rsidR="00CA0294" w:rsidRPr="001B74EF" w:rsidRDefault="00CA0294" w:rsidP="00935047">
      <w:pPr>
        <w:pStyle w:val="BodyText2"/>
        <w:ind w:firstLine="708"/>
        <w:rPr>
          <w:szCs w:val="26"/>
        </w:rPr>
      </w:pPr>
      <w:r w:rsidRPr="001B74EF">
        <w:rPr>
          <w:bCs/>
          <w:szCs w:val="26"/>
        </w:rPr>
        <w:t>По штрафам, санкциям, возмещению ущерба</w:t>
      </w:r>
      <w:r>
        <w:rPr>
          <w:bCs/>
          <w:szCs w:val="26"/>
        </w:rPr>
        <w:t xml:space="preserve">, прочим неналоговым доходам </w:t>
      </w:r>
      <w:r w:rsidRPr="001B74EF">
        <w:rPr>
          <w:b/>
          <w:bCs/>
          <w:szCs w:val="26"/>
        </w:rPr>
        <w:t xml:space="preserve"> </w:t>
      </w:r>
      <w:r w:rsidRPr="001B74EF">
        <w:rPr>
          <w:szCs w:val="26"/>
        </w:rPr>
        <w:t xml:space="preserve">исполнение составило </w:t>
      </w:r>
      <w:r>
        <w:rPr>
          <w:szCs w:val="26"/>
        </w:rPr>
        <w:t>1</w:t>
      </w:r>
      <w:r w:rsidRPr="001B74EF">
        <w:rPr>
          <w:szCs w:val="26"/>
        </w:rPr>
        <w:t> </w:t>
      </w:r>
      <w:r>
        <w:rPr>
          <w:szCs w:val="26"/>
        </w:rPr>
        <w:t>856 479,37</w:t>
      </w:r>
      <w:r w:rsidRPr="001B74EF">
        <w:rPr>
          <w:szCs w:val="26"/>
        </w:rPr>
        <w:t xml:space="preserve"> рублей или </w:t>
      </w:r>
      <w:r>
        <w:rPr>
          <w:szCs w:val="26"/>
        </w:rPr>
        <w:t>60,3</w:t>
      </w:r>
      <w:r w:rsidRPr="001B74EF">
        <w:rPr>
          <w:szCs w:val="26"/>
        </w:rPr>
        <w:t xml:space="preserve">% к годовым плановым назначениям и </w:t>
      </w:r>
      <w:r>
        <w:rPr>
          <w:szCs w:val="26"/>
        </w:rPr>
        <w:t>76,2</w:t>
      </w:r>
      <w:r w:rsidRPr="001B74EF">
        <w:rPr>
          <w:szCs w:val="26"/>
        </w:rPr>
        <w:t>% к показателям аналогичного периода 201</w:t>
      </w:r>
      <w:r>
        <w:rPr>
          <w:szCs w:val="26"/>
        </w:rPr>
        <w:t>6</w:t>
      </w:r>
      <w:r w:rsidRPr="001B74EF">
        <w:rPr>
          <w:szCs w:val="26"/>
        </w:rPr>
        <w:t xml:space="preserve"> года. </w:t>
      </w:r>
      <w:r>
        <w:rPr>
          <w:szCs w:val="26"/>
        </w:rPr>
        <w:t>Снижение</w:t>
      </w:r>
      <w:r w:rsidRPr="00303AE5">
        <w:rPr>
          <w:szCs w:val="26"/>
        </w:rPr>
        <w:t xml:space="preserve"> поступлений по сравнению с аналогичным периодом прошлого года связан</w:t>
      </w:r>
      <w:r>
        <w:rPr>
          <w:szCs w:val="26"/>
        </w:rPr>
        <w:t>о</w:t>
      </w:r>
      <w:r w:rsidRPr="00303AE5">
        <w:rPr>
          <w:szCs w:val="26"/>
        </w:rPr>
        <w:t xml:space="preserve"> с поступлением в </w:t>
      </w:r>
      <w:r>
        <w:rPr>
          <w:szCs w:val="26"/>
          <w:lang w:val="en-US"/>
        </w:rPr>
        <w:t>I</w:t>
      </w:r>
      <w:r w:rsidRPr="00303AE5">
        <w:rPr>
          <w:szCs w:val="26"/>
        </w:rPr>
        <w:t xml:space="preserve"> </w:t>
      </w:r>
      <w:r>
        <w:rPr>
          <w:szCs w:val="26"/>
        </w:rPr>
        <w:t>квартале 2016 года</w:t>
      </w:r>
      <w:r w:rsidRPr="00303AE5">
        <w:rPr>
          <w:szCs w:val="26"/>
        </w:rPr>
        <w:t xml:space="preserve"> денежных взысканий (штрафов)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</w:t>
      </w:r>
      <w:r>
        <w:rPr>
          <w:szCs w:val="26"/>
        </w:rPr>
        <w:t>округов в сумме 210 392,49 рублей</w:t>
      </w:r>
      <w:r w:rsidRPr="00303AE5">
        <w:rPr>
          <w:szCs w:val="26"/>
        </w:rPr>
        <w:t xml:space="preserve"> и поступлением неустойки (пени) за несвоевременную передачу объекта долевого строительства в сумме 454 438,22 рублей.</w:t>
      </w:r>
    </w:p>
    <w:p w:rsidR="00CA0294" w:rsidRPr="001B74EF" w:rsidRDefault="00CA0294" w:rsidP="00935047">
      <w:pPr>
        <w:ind w:firstLine="708"/>
        <w:jc w:val="both"/>
        <w:rPr>
          <w:sz w:val="26"/>
          <w:szCs w:val="26"/>
        </w:rPr>
      </w:pPr>
      <w:r w:rsidRPr="001B74EF">
        <w:rPr>
          <w:b/>
          <w:sz w:val="26"/>
          <w:szCs w:val="26"/>
        </w:rPr>
        <w:t xml:space="preserve">Безвозмездных поступлений </w:t>
      </w:r>
      <w:r>
        <w:rPr>
          <w:b/>
          <w:sz w:val="26"/>
          <w:szCs w:val="26"/>
        </w:rPr>
        <w:t xml:space="preserve">от других бюджетов бюджетной системы </w:t>
      </w:r>
      <w:r w:rsidRPr="001B74EF">
        <w:rPr>
          <w:sz w:val="26"/>
          <w:szCs w:val="26"/>
        </w:rPr>
        <w:t xml:space="preserve">в бюджет муниципального образования поступило в сумме </w:t>
      </w:r>
      <w:r>
        <w:rPr>
          <w:sz w:val="26"/>
          <w:szCs w:val="26"/>
        </w:rPr>
        <w:t>276</w:t>
      </w:r>
      <w:r w:rsidRPr="001B74EF">
        <w:rPr>
          <w:sz w:val="26"/>
          <w:szCs w:val="26"/>
        </w:rPr>
        <w:t> </w:t>
      </w:r>
      <w:r>
        <w:rPr>
          <w:sz w:val="26"/>
          <w:szCs w:val="26"/>
        </w:rPr>
        <w:t>442</w:t>
      </w:r>
      <w:r w:rsidRPr="001B74EF">
        <w:rPr>
          <w:sz w:val="26"/>
          <w:szCs w:val="26"/>
        </w:rPr>
        <w:t> </w:t>
      </w:r>
      <w:r>
        <w:rPr>
          <w:sz w:val="26"/>
          <w:szCs w:val="26"/>
        </w:rPr>
        <w:t>440</w:t>
      </w:r>
      <w:r w:rsidRPr="001B74EF">
        <w:rPr>
          <w:sz w:val="26"/>
          <w:szCs w:val="26"/>
        </w:rPr>
        <w:t>,4</w:t>
      </w:r>
      <w:r>
        <w:rPr>
          <w:sz w:val="26"/>
          <w:szCs w:val="26"/>
        </w:rPr>
        <w:t>6</w:t>
      </w:r>
      <w:r w:rsidRPr="001B74EF">
        <w:rPr>
          <w:sz w:val="26"/>
          <w:szCs w:val="26"/>
        </w:rPr>
        <w:t xml:space="preserve"> рублей, что соответствует </w:t>
      </w:r>
      <w:r>
        <w:rPr>
          <w:sz w:val="26"/>
          <w:szCs w:val="26"/>
        </w:rPr>
        <w:t>16</w:t>
      </w:r>
      <w:r w:rsidRPr="001B74EF">
        <w:rPr>
          <w:sz w:val="26"/>
          <w:szCs w:val="26"/>
        </w:rPr>
        <w:t>,</w:t>
      </w:r>
      <w:r>
        <w:rPr>
          <w:sz w:val="26"/>
          <w:szCs w:val="26"/>
        </w:rPr>
        <w:t>8</w:t>
      </w:r>
      <w:r w:rsidRPr="001B74EF">
        <w:rPr>
          <w:sz w:val="26"/>
          <w:szCs w:val="26"/>
        </w:rPr>
        <w:t xml:space="preserve">% от утвержденного плана на год. </w:t>
      </w:r>
    </w:p>
    <w:p w:rsidR="00CA0294" w:rsidRDefault="00CA0294" w:rsidP="00935047">
      <w:pPr>
        <w:ind w:firstLine="708"/>
        <w:jc w:val="both"/>
        <w:rPr>
          <w:sz w:val="26"/>
          <w:szCs w:val="26"/>
        </w:rPr>
      </w:pPr>
      <w:r w:rsidRPr="001B74EF">
        <w:rPr>
          <w:sz w:val="26"/>
          <w:szCs w:val="26"/>
        </w:rPr>
        <w:t>За 1 квартал 201</w:t>
      </w:r>
      <w:r>
        <w:rPr>
          <w:sz w:val="26"/>
          <w:szCs w:val="26"/>
        </w:rPr>
        <w:t>7</w:t>
      </w:r>
      <w:r w:rsidRPr="001B74EF">
        <w:rPr>
          <w:sz w:val="26"/>
          <w:szCs w:val="26"/>
        </w:rPr>
        <w:t xml:space="preserve"> года поступили </w:t>
      </w:r>
      <w:r>
        <w:rPr>
          <w:sz w:val="26"/>
          <w:szCs w:val="26"/>
        </w:rPr>
        <w:t>д</w:t>
      </w:r>
      <w:r w:rsidRPr="001B74EF">
        <w:rPr>
          <w:sz w:val="26"/>
          <w:szCs w:val="26"/>
        </w:rPr>
        <w:t xml:space="preserve">отации на выравнивание бюджетной обеспеченности в сумме </w:t>
      </w:r>
      <w:r>
        <w:rPr>
          <w:sz w:val="26"/>
          <w:szCs w:val="26"/>
        </w:rPr>
        <w:t>45</w:t>
      </w:r>
      <w:r w:rsidRPr="001B74EF">
        <w:rPr>
          <w:sz w:val="26"/>
          <w:szCs w:val="26"/>
        </w:rPr>
        <w:t> </w:t>
      </w:r>
      <w:r>
        <w:rPr>
          <w:sz w:val="26"/>
          <w:szCs w:val="26"/>
        </w:rPr>
        <w:t>045</w:t>
      </w:r>
      <w:r w:rsidRPr="001B74EF">
        <w:rPr>
          <w:sz w:val="26"/>
          <w:szCs w:val="26"/>
        </w:rPr>
        <w:t> </w:t>
      </w:r>
      <w:r>
        <w:rPr>
          <w:sz w:val="26"/>
          <w:szCs w:val="26"/>
        </w:rPr>
        <w:t>900</w:t>
      </w:r>
      <w:r w:rsidRPr="001B74EF">
        <w:rPr>
          <w:sz w:val="26"/>
          <w:szCs w:val="26"/>
        </w:rPr>
        <w:t>,00 рублей или 20,0% утвержденных плановых назначений.</w:t>
      </w:r>
      <w:r>
        <w:rPr>
          <w:sz w:val="26"/>
          <w:szCs w:val="26"/>
        </w:rPr>
        <w:t xml:space="preserve"> Д</w:t>
      </w:r>
      <w:r w:rsidRPr="001B74EF">
        <w:rPr>
          <w:sz w:val="26"/>
          <w:szCs w:val="26"/>
        </w:rPr>
        <w:t xml:space="preserve">отации бюджетам городских округов на поддержку мер по обеспечению сбалансированности бюджетов в сумме </w:t>
      </w:r>
      <w:r>
        <w:rPr>
          <w:sz w:val="26"/>
          <w:szCs w:val="26"/>
        </w:rPr>
        <w:t>4</w:t>
      </w:r>
      <w:r w:rsidRPr="001B74EF">
        <w:rPr>
          <w:sz w:val="26"/>
          <w:szCs w:val="26"/>
        </w:rPr>
        <w:t> </w:t>
      </w:r>
      <w:r>
        <w:rPr>
          <w:sz w:val="26"/>
          <w:szCs w:val="26"/>
        </w:rPr>
        <w:t>751 0</w:t>
      </w:r>
      <w:r w:rsidRPr="001B74EF">
        <w:rPr>
          <w:sz w:val="26"/>
          <w:szCs w:val="26"/>
        </w:rPr>
        <w:t xml:space="preserve">00,00 рублей или </w:t>
      </w:r>
      <w:r>
        <w:rPr>
          <w:sz w:val="26"/>
          <w:szCs w:val="26"/>
        </w:rPr>
        <w:t>14</w:t>
      </w:r>
      <w:r w:rsidRPr="001B74EF">
        <w:rPr>
          <w:sz w:val="26"/>
          <w:szCs w:val="26"/>
        </w:rPr>
        <w:t>,</w:t>
      </w:r>
      <w:r>
        <w:rPr>
          <w:sz w:val="26"/>
          <w:szCs w:val="26"/>
        </w:rPr>
        <w:t>3</w:t>
      </w:r>
      <w:r w:rsidRPr="001B74EF">
        <w:rPr>
          <w:sz w:val="26"/>
          <w:szCs w:val="26"/>
        </w:rPr>
        <w:t xml:space="preserve">% от утвержденных плановых назначений. Удельный вес в структуре безвозмездных поступлений от других бюджетов бюджетной системы Российской Федерации составил </w:t>
      </w:r>
      <w:r>
        <w:rPr>
          <w:sz w:val="26"/>
          <w:szCs w:val="26"/>
        </w:rPr>
        <w:t>18,</w:t>
      </w:r>
      <w:r w:rsidRPr="001B74EF">
        <w:rPr>
          <w:sz w:val="26"/>
          <w:szCs w:val="26"/>
        </w:rPr>
        <w:t>0%.</w:t>
      </w:r>
    </w:p>
    <w:p w:rsidR="00CA0294" w:rsidRDefault="00CA0294" w:rsidP="00935047">
      <w:pPr>
        <w:ind w:firstLine="708"/>
        <w:jc w:val="both"/>
        <w:rPr>
          <w:sz w:val="26"/>
          <w:szCs w:val="26"/>
        </w:rPr>
      </w:pPr>
      <w:r w:rsidRPr="001B74EF">
        <w:rPr>
          <w:sz w:val="26"/>
          <w:szCs w:val="26"/>
        </w:rPr>
        <w:t>С</w:t>
      </w:r>
      <w:r w:rsidRPr="001B74EF">
        <w:rPr>
          <w:bCs/>
          <w:sz w:val="26"/>
          <w:szCs w:val="26"/>
        </w:rPr>
        <w:t>убсидии</w:t>
      </w:r>
      <w:r w:rsidRPr="001B74EF">
        <w:rPr>
          <w:sz w:val="26"/>
          <w:szCs w:val="26"/>
        </w:rPr>
        <w:t xml:space="preserve"> бюджетам бюджетной системы Российской Федерации поступили в сумме </w:t>
      </w:r>
      <w:r>
        <w:rPr>
          <w:sz w:val="26"/>
          <w:szCs w:val="26"/>
        </w:rPr>
        <w:t>13</w:t>
      </w:r>
      <w:r w:rsidRPr="001B74EF">
        <w:rPr>
          <w:sz w:val="26"/>
          <w:szCs w:val="26"/>
        </w:rPr>
        <w:t> 8</w:t>
      </w:r>
      <w:r>
        <w:rPr>
          <w:sz w:val="26"/>
          <w:szCs w:val="26"/>
        </w:rPr>
        <w:t>88 672,76</w:t>
      </w:r>
      <w:r w:rsidRPr="001B74EF">
        <w:rPr>
          <w:sz w:val="26"/>
          <w:szCs w:val="26"/>
        </w:rPr>
        <w:t xml:space="preserve"> рубл</w:t>
      </w:r>
      <w:r>
        <w:rPr>
          <w:sz w:val="26"/>
          <w:szCs w:val="26"/>
        </w:rPr>
        <w:t>ей</w:t>
      </w:r>
      <w:r w:rsidRPr="001B74EF">
        <w:rPr>
          <w:sz w:val="26"/>
          <w:szCs w:val="26"/>
        </w:rPr>
        <w:t xml:space="preserve"> или </w:t>
      </w:r>
      <w:r>
        <w:rPr>
          <w:sz w:val="26"/>
          <w:szCs w:val="26"/>
        </w:rPr>
        <w:t>6,7</w:t>
      </w:r>
      <w:r w:rsidRPr="001B74EF">
        <w:rPr>
          <w:sz w:val="26"/>
          <w:szCs w:val="26"/>
        </w:rPr>
        <w:t xml:space="preserve">% от уточненного плана. Удельный вес в структуре безвозмездных поступлений от других бюджетов бюджетной системы Российской Федерации составил </w:t>
      </w:r>
      <w:r>
        <w:rPr>
          <w:sz w:val="26"/>
          <w:szCs w:val="26"/>
        </w:rPr>
        <w:t>5,0</w:t>
      </w:r>
      <w:r w:rsidRPr="001B74EF">
        <w:rPr>
          <w:sz w:val="26"/>
          <w:szCs w:val="26"/>
        </w:rPr>
        <w:t>%.</w:t>
      </w:r>
    </w:p>
    <w:p w:rsidR="00CA0294" w:rsidRPr="001B74EF" w:rsidRDefault="00CA0294" w:rsidP="00935047">
      <w:pPr>
        <w:ind w:firstLine="708"/>
        <w:jc w:val="both"/>
        <w:rPr>
          <w:sz w:val="26"/>
          <w:szCs w:val="26"/>
        </w:rPr>
      </w:pPr>
      <w:r w:rsidRPr="001B74EF">
        <w:rPr>
          <w:sz w:val="26"/>
          <w:szCs w:val="26"/>
        </w:rPr>
        <w:t xml:space="preserve">Субвенции бюджетам субъектов Российской Федерации и муниципальных образований исполнены в сумме </w:t>
      </w:r>
      <w:r>
        <w:rPr>
          <w:sz w:val="26"/>
          <w:szCs w:val="26"/>
        </w:rPr>
        <w:t>212</w:t>
      </w:r>
      <w:r w:rsidRPr="001B74EF">
        <w:rPr>
          <w:sz w:val="26"/>
          <w:szCs w:val="26"/>
        </w:rPr>
        <w:t> 6</w:t>
      </w:r>
      <w:r>
        <w:rPr>
          <w:sz w:val="26"/>
          <w:szCs w:val="26"/>
        </w:rPr>
        <w:t>74</w:t>
      </w:r>
      <w:r w:rsidRPr="001B74EF">
        <w:rPr>
          <w:sz w:val="26"/>
          <w:szCs w:val="26"/>
        </w:rPr>
        <w:t xml:space="preserve"> </w:t>
      </w:r>
      <w:r>
        <w:rPr>
          <w:sz w:val="26"/>
          <w:szCs w:val="26"/>
        </w:rPr>
        <w:t>00</w:t>
      </w:r>
      <w:r w:rsidRPr="001B74EF">
        <w:rPr>
          <w:sz w:val="26"/>
          <w:szCs w:val="26"/>
        </w:rPr>
        <w:t>1,00 рубль или 1</w:t>
      </w:r>
      <w:r>
        <w:rPr>
          <w:sz w:val="26"/>
          <w:szCs w:val="26"/>
        </w:rPr>
        <w:t>8</w:t>
      </w:r>
      <w:r w:rsidRPr="001B74EF">
        <w:rPr>
          <w:sz w:val="26"/>
          <w:szCs w:val="26"/>
        </w:rPr>
        <w:t>,</w:t>
      </w:r>
      <w:r>
        <w:rPr>
          <w:sz w:val="26"/>
          <w:szCs w:val="26"/>
        </w:rPr>
        <w:t>1</w:t>
      </w:r>
      <w:r w:rsidRPr="001B74EF">
        <w:rPr>
          <w:sz w:val="26"/>
          <w:szCs w:val="26"/>
        </w:rPr>
        <w:t xml:space="preserve">% от годовых назначений. Удельный вес в структуре безвозмездных поступлений от других бюджетов бюджетной системы Российской Федерации составил </w:t>
      </w:r>
      <w:r>
        <w:rPr>
          <w:sz w:val="26"/>
          <w:szCs w:val="26"/>
        </w:rPr>
        <w:t>76</w:t>
      </w:r>
      <w:r w:rsidRPr="001B74EF">
        <w:rPr>
          <w:sz w:val="26"/>
          <w:szCs w:val="26"/>
        </w:rPr>
        <w:t>,</w:t>
      </w:r>
      <w:r>
        <w:rPr>
          <w:sz w:val="26"/>
          <w:szCs w:val="26"/>
        </w:rPr>
        <w:t>9</w:t>
      </w:r>
      <w:r w:rsidRPr="001B74EF">
        <w:rPr>
          <w:sz w:val="26"/>
          <w:szCs w:val="26"/>
        </w:rPr>
        <w:t>%.</w:t>
      </w:r>
    </w:p>
    <w:p w:rsidR="00CA0294" w:rsidRPr="00B848E5" w:rsidRDefault="00CA0294" w:rsidP="00935047">
      <w:pPr>
        <w:ind w:firstLine="709"/>
        <w:jc w:val="both"/>
        <w:rPr>
          <w:sz w:val="26"/>
          <w:szCs w:val="26"/>
        </w:rPr>
      </w:pPr>
      <w:r w:rsidRPr="001B74EF">
        <w:rPr>
          <w:sz w:val="26"/>
          <w:szCs w:val="26"/>
        </w:rPr>
        <w:t xml:space="preserve">Иные межбюджетные трансферты исполнены в сумме </w:t>
      </w:r>
      <w:r>
        <w:rPr>
          <w:sz w:val="26"/>
          <w:szCs w:val="26"/>
        </w:rPr>
        <w:t>82</w:t>
      </w:r>
      <w:r w:rsidRPr="001B74EF">
        <w:rPr>
          <w:sz w:val="26"/>
          <w:szCs w:val="26"/>
        </w:rPr>
        <w:t xml:space="preserve"> 8</w:t>
      </w:r>
      <w:r>
        <w:rPr>
          <w:sz w:val="26"/>
          <w:szCs w:val="26"/>
        </w:rPr>
        <w:t>6</w:t>
      </w:r>
      <w:r w:rsidRPr="001B74EF">
        <w:rPr>
          <w:sz w:val="26"/>
          <w:szCs w:val="26"/>
        </w:rPr>
        <w:t>6,</w:t>
      </w:r>
      <w:r>
        <w:rPr>
          <w:sz w:val="26"/>
          <w:szCs w:val="26"/>
        </w:rPr>
        <w:t>70</w:t>
      </w:r>
      <w:r w:rsidRPr="001B74E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10,8</w:t>
      </w:r>
      <w:r w:rsidRPr="001B74EF">
        <w:rPr>
          <w:sz w:val="26"/>
          <w:szCs w:val="26"/>
        </w:rPr>
        <w:t>% от годовых плановых назначений.</w:t>
      </w:r>
      <w:r w:rsidRPr="00B848E5">
        <w:rPr>
          <w:sz w:val="26"/>
          <w:szCs w:val="26"/>
        </w:rPr>
        <w:t xml:space="preserve"> </w:t>
      </w:r>
    </w:p>
    <w:p w:rsidR="00CA0294" w:rsidRPr="001B74EF" w:rsidRDefault="00CA0294" w:rsidP="00935047">
      <w:pPr>
        <w:ind w:firstLine="708"/>
        <w:jc w:val="both"/>
        <w:rPr>
          <w:sz w:val="26"/>
          <w:szCs w:val="26"/>
        </w:rPr>
      </w:pPr>
      <w:r w:rsidRPr="001B74EF">
        <w:rPr>
          <w:sz w:val="26"/>
          <w:szCs w:val="26"/>
        </w:rPr>
        <w:t>За 1 квартал 201</w:t>
      </w:r>
      <w:r>
        <w:rPr>
          <w:sz w:val="26"/>
          <w:szCs w:val="26"/>
        </w:rPr>
        <w:t>7</w:t>
      </w:r>
      <w:r w:rsidRPr="001B74EF">
        <w:rPr>
          <w:sz w:val="26"/>
          <w:szCs w:val="26"/>
        </w:rPr>
        <w:t xml:space="preserve"> года поступления по доходам бюджетов городских округов от возврата муниципальными учреждениями остатков </w:t>
      </w:r>
      <w:r>
        <w:rPr>
          <w:sz w:val="26"/>
          <w:szCs w:val="26"/>
        </w:rPr>
        <w:t>субсидий прошлых лет составили 694</w:t>
      </w:r>
      <w:r w:rsidRPr="001B74EF">
        <w:rPr>
          <w:sz w:val="26"/>
          <w:szCs w:val="26"/>
        </w:rPr>
        <w:t> </w:t>
      </w:r>
      <w:r>
        <w:rPr>
          <w:sz w:val="26"/>
          <w:szCs w:val="26"/>
        </w:rPr>
        <w:t>014</w:t>
      </w:r>
      <w:r w:rsidRPr="001B74EF">
        <w:rPr>
          <w:sz w:val="26"/>
          <w:szCs w:val="26"/>
        </w:rPr>
        <w:t>,4</w:t>
      </w:r>
      <w:r>
        <w:rPr>
          <w:sz w:val="26"/>
          <w:szCs w:val="26"/>
        </w:rPr>
        <w:t>5</w:t>
      </w:r>
      <w:r w:rsidRPr="001B74EF">
        <w:rPr>
          <w:sz w:val="26"/>
          <w:szCs w:val="26"/>
        </w:rPr>
        <w:t xml:space="preserve"> рублей.</w:t>
      </w:r>
    </w:p>
    <w:p w:rsidR="00CA0294" w:rsidRPr="001B74EF" w:rsidRDefault="00CA0294" w:rsidP="00935047">
      <w:pPr>
        <w:ind w:firstLine="708"/>
        <w:jc w:val="both"/>
        <w:rPr>
          <w:sz w:val="26"/>
          <w:szCs w:val="26"/>
        </w:rPr>
      </w:pPr>
      <w:r w:rsidRPr="001B74EF">
        <w:rPr>
          <w:sz w:val="26"/>
          <w:szCs w:val="26"/>
        </w:rPr>
        <w:t xml:space="preserve">За отчетный период текущего года из бюджета города в бюджет автономного округа был произведен возврат остатков субсидий, субвенций и иных межбюджетных трансфертов прошлых лет, имеющих целевое назначение, в размере </w:t>
      </w:r>
      <w:r>
        <w:rPr>
          <w:sz w:val="26"/>
          <w:szCs w:val="26"/>
        </w:rPr>
        <w:t>30</w:t>
      </w:r>
      <w:r w:rsidRPr="001B74EF">
        <w:rPr>
          <w:sz w:val="26"/>
          <w:szCs w:val="26"/>
        </w:rPr>
        <w:t> </w:t>
      </w:r>
      <w:r>
        <w:rPr>
          <w:sz w:val="26"/>
          <w:szCs w:val="26"/>
        </w:rPr>
        <w:t>997</w:t>
      </w:r>
      <w:r w:rsidRPr="001B74EF">
        <w:rPr>
          <w:sz w:val="26"/>
          <w:szCs w:val="26"/>
        </w:rPr>
        <w:t> </w:t>
      </w:r>
      <w:r>
        <w:rPr>
          <w:sz w:val="26"/>
          <w:szCs w:val="26"/>
        </w:rPr>
        <w:t>727,69</w:t>
      </w:r>
      <w:r w:rsidRPr="001B74EF">
        <w:rPr>
          <w:sz w:val="26"/>
          <w:szCs w:val="26"/>
        </w:rPr>
        <w:t xml:space="preserve"> рублей.</w:t>
      </w:r>
    </w:p>
    <w:p w:rsidR="00CA0294" w:rsidRPr="001B74EF" w:rsidRDefault="00CA0294" w:rsidP="009350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состоянию на 01.04.2017</w:t>
      </w:r>
      <w:r w:rsidRPr="001B74EF">
        <w:rPr>
          <w:sz w:val="26"/>
          <w:szCs w:val="26"/>
        </w:rPr>
        <w:t xml:space="preserve"> года задолженность </w:t>
      </w:r>
      <w:r w:rsidRPr="001B74EF">
        <w:rPr>
          <w:sz w:val="26"/>
          <w:szCs w:val="26"/>
          <w:u w:val="single"/>
        </w:rPr>
        <w:t xml:space="preserve">по налоговым доходам </w:t>
      </w:r>
      <w:r w:rsidRPr="001B74EF">
        <w:rPr>
          <w:sz w:val="26"/>
          <w:szCs w:val="26"/>
        </w:rPr>
        <w:t>составила 5</w:t>
      </w:r>
      <w:r>
        <w:rPr>
          <w:sz w:val="26"/>
          <w:szCs w:val="26"/>
        </w:rPr>
        <w:t>4</w:t>
      </w:r>
      <w:r w:rsidRPr="001B74EF">
        <w:rPr>
          <w:sz w:val="26"/>
          <w:szCs w:val="26"/>
        </w:rPr>
        <w:t> </w:t>
      </w:r>
      <w:r>
        <w:rPr>
          <w:sz w:val="26"/>
          <w:szCs w:val="26"/>
        </w:rPr>
        <w:t>111</w:t>
      </w:r>
      <w:r w:rsidRPr="001B74EF">
        <w:rPr>
          <w:sz w:val="26"/>
          <w:szCs w:val="26"/>
        </w:rPr>
        <w:t> </w:t>
      </w:r>
      <w:r>
        <w:rPr>
          <w:sz w:val="26"/>
          <w:szCs w:val="26"/>
        </w:rPr>
        <w:t>155</w:t>
      </w:r>
      <w:r w:rsidRPr="001B74EF">
        <w:rPr>
          <w:sz w:val="26"/>
          <w:szCs w:val="26"/>
        </w:rPr>
        <w:t>,</w:t>
      </w:r>
      <w:r>
        <w:rPr>
          <w:sz w:val="26"/>
          <w:szCs w:val="26"/>
        </w:rPr>
        <w:t>65</w:t>
      </w:r>
      <w:r w:rsidRPr="001B74EF">
        <w:rPr>
          <w:sz w:val="26"/>
          <w:szCs w:val="26"/>
        </w:rPr>
        <w:t xml:space="preserve"> рублей</w:t>
      </w:r>
      <w:r>
        <w:rPr>
          <w:sz w:val="26"/>
          <w:szCs w:val="26"/>
        </w:rPr>
        <w:t>.</w:t>
      </w:r>
      <w:r w:rsidRPr="001B74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Рост задолженности к уровню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квартала 2016 года  составил 106,7%. </w:t>
      </w:r>
      <w:r w:rsidRPr="001B74EF">
        <w:rPr>
          <w:sz w:val="26"/>
          <w:szCs w:val="26"/>
        </w:rPr>
        <w:t>Наибольшую долю в структуре задолженности составляет задолженность по упрощенной системе налогообложения – 4</w:t>
      </w:r>
      <w:r>
        <w:rPr>
          <w:sz w:val="26"/>
          <w:szCs w:val="26"/>
        </w:rPr>
        <w:t>8,7</w:t>
      </w:r>
      <w:r w:rsidRPr="001B74EF">
        <w:rPr>
          <w:sz w:val="26"/>
          <w:szCs w:val="26"/>
        </w:rPr>
        <w:t xml:space="preserve">%, задолженность по налогу на доходы физических лиц – </w:t>
      </w:r>
      <w:r>
        <w:rPr>
          <w:sz w:val="26"/>
          <w:szCs w:val="26"/>
        </w:rPr>
        <w:t>30,2</w:t>
      </w:r>
      <w:r w:rsidRPr="001B74EF">
        <w:rPr>
          <w:sz w:val="26"/>
          <w:szCs w:val="26"/>
        </w:rPr>
        <w:t>%, задолженность по налогам на имущество физических лиц – 1</w:t>
      </w:r>
      <w:r>
        <w:rPr>
          <w:sz w:val="26"/>
          <w:szCs w:val="26"/>
        </w:rPr>
        <w:t>4</w:t>
      </w:r>
      <w:r w:rsidRPr="001B74EF">
        <w:rPr>
          <w:sz w:val="26"/>
          <w:szCs w:val="26"/>
        </w:rPr>
        <w:t>,</w:t>
      </w:r>
      <w:r>
        <w:rPr>
          <w:sz w:val="26"/>
          <w:szCs w:val="26"/>
        </w:rPr>
        <w:t>4</w:t>
      </w:r>
      <w:r w:rsidRPr="001B74EF">
        <w:rPr>
          <w:sz w:val="26"/>
          <w:szCs w:val="26"/>
        </w:rPr>
        <w:t>%.</w:t>
      </w:r>
    </w:p>
    <w:p w:rsidR="00CA0294" w:rsidRPr="0053327F" w:rsidRDefault="00CA0294" w:rsidP="00935047">
      <w:pPr>
        <w:ind w:firstLine="709"/>
        <w:jc w:val="both"/>
        <w:rPr>
          <w:sz w:val="26"/>
          <w:szCs w:val="26"/>
          <w:highlight w:val="yellow"/>
        </w:rPr>
      </w:pPr>
      <w:r w:rsidRPr="001B74EF">
        <w:rPr>
          <w:sz w:val="26"/>
          <w:szCs w:val="26"/>
          <w:u w:val="single"/>
        </w:rPr>
        <w:t>Задолженность по неналоговым доходам</w:t>
      </w:r>
      <w:r w:rsidRPr="001B74EF">
        <w:rPr>
          <w:sz w:val="26"/>
          <w:szCs w:val="26"/>
        </w:rPr>
        <w:t xml:space="preserve"> по состоянию на 01.04.201</w:t>
      </w:r>
      <w:r>
        <w:rPr>
          <w:sz w:val="26"/>
          <w:szCs w:val="26"/>
        </w:rPr>
        <w:t>7</w:t>
      </w:r>
      <w:r w:rsidRPr="001B74EF">
        <w:rPr>
          <w:sz w:val="26"/>
          <w:szCs w:val="26"/>
        </w:rPr>
        <w:t xml:space="preserve"> года составила </w:t>
      </w:r>
      <w:r>
        <w:rPr>
          <w:sz w:val="26"/>
          <w:szCs w:val="26"/>
        </w:rPr>
        <w:t>115 436</w:t>
      </w:r>
      <w:r w:rsidRPr="001B74EF">
        <w:rPr>
          <w:sz w:val="26"/>
          <w:szCs w:val="26"/>
        </w:rPr>
        <w:t> </w:t>
      </w:r>
      <w:r>
        <w:rPr>
          <w:sz w:val="26"/>
          <w:szCs w:val="26"/>
        </w:rPr>
        <w:t>538,95</w:t>
      </w:r>
      <w:r w:rsidRPr="001B74EF">
        <w:rPr>
          <w:sz w:val="26"/>
          <w:szCs w:val="26"/>
        </w:rPr>
        <w:t xml:space="preserve"> рублей, по сравнению с отчетными данными за аналогичный период 201</w:t>
      </w:r>
      <w:r>
        <w:rPr>
          <w:sz w:val="26"/>
          <w:szCs w:val="26"/>
        </w:rPr>
        <w:t>6</w:t>
      </w:r>
      <w:r w:rsidRPr="001B74EF">
        <w:rPr>
          <w:sz w:val="26"/>
          <w:szCs w:val="26"/>
        </w:rPr>
        <w:t xml:space="preserve"> года сумма задолженности </w:t>
      </w:r>
      <w:r w:rsidRPr="00F553B7">
        <w:rPr>
          <w:sz w:val="26"/>
          <w:szCs w:val="26"/>
        </w:rPr>
        <w:t>увеличилась на 1</w:t>
      </w:r>
      <w:r>
        <w:rPr>
          <w:sz w:val="26"/>
          <w:szCs w:val="26"/>
        </w:rPr>
        <w:t>14 478 139,80 рублей, что объясняется начислением долгосрочной задолженности по договорам мены квартир.</w:t>
      </w:r>
    </w:p>
    <w:p w:rsidR="00CA0294" w:rsidRPr="00C6168A" w:rsidRDefault="00CA0294" w:rsidP="00935047">
      <w:pPr>
        <w:suppressAutoHyphens/>
        <w:jc w:val="both"/>
        <w:rPr>
          <w:sz w:val="26"/>
          <w:szCs w:val="26"/>
        </w:rPr>
      </w:pPr>
      <w:r w:rsidRPr="00B623EE">
        <w:rPr>
          <w:sz w:val="26"/>
          <w:szCs w:val="26"/>
        </w:rPr>
        <w:t xml:space="preserve">           В целях уменьшения недоимки по неналоговым доходам администрацией города проводится претензионно-исковая работа. За 1 квартал 201</w:t>
      </w:r>
      <w:r>
        <w:rPr>
          <w:sz w:val="26"/>
          <w:szCs w:val="26"/>
        </w:rPr>
        <w:t>7</w:t>
      </w:r>
      <w:r w:rsidRPr="00B623EE">
        <w:rPr>
          <w:sz w:val="26"/>
          <w:szCs w:val="26"/>
        </w:rPr>
        <w:t xml:space="preserve"> года </w:t>
      </w:r>
      <w:r w:rsidRPr="00C6168A">
        <w:rPr>
          <w:sz w:val="26"/>
          <w:szCs w:val="26"/>
        </w:rPr>
        <w:t>предъявлено 16 претензий на сумму 10 554</w:t>
      </w:r>
      <w:r>
        <w:rPr>
          <w:sz w:val="26"/>
          <w:szCs w:val="26"/>
        </w:rPr>
        <w:t xml:space="preserve"> </w:t>
      </w:r>
      <w:r w:rsidRPr="00C6168A">
        <w:rPr>
          <w:sz w:val="26"/>
          <w:szCs w:val="26"/>
        </w:rPr>
        <w:t>7</w:t>
      </w:r>
      <w:r>
        <w:rPr>
          <w:sz w:val="26"/>
          <w:szCs w:val="26"/>
        </w:rPr>
        <w:t>00,00</w:t>
      </w:r>
      <w:r w:rsidRPr="00C6168A">
        <w:rPr>
          <w:sz w:val="26"/>
          <w:szCs w:val="26"/>
        </w:rPr>
        <w:t xml:space="preserve"> рублей, оплачено по претензиям - 1 242</w:t>
      </w:r>
      <w:r>
        <w:rPr>
          <w:sz w:val="26"/>
          <w:szCs w:val="26"/>
        </w:rPr>
        <w:t xml:space="preserve"> </w:t>
      </w:r>
      <w:r w:rsidRPr="00C6168A">
        <w:rPr>
          <w:sz w:val="26"/>
          <w:szCs w:val="26"/>
        </w:rPr>
        <w:t>4</w:t>
      </w:r>
      <w:r>
        <w:rPr>
          <w:sz w:val="26"/>
          <w:szCs w:val="26"/>
        </w:rPr>
        <w:t>00,00</w:t>
      </w:r>
      <w:r w:rsidRPr="00C6168A">
        <w:rPr>
          <w:sz w:val="26"/>
          <w:szCs w:val="26"/>
        </w:rPr>
        <w:t xml:space="preserve"> рублей. Направлено в суд 51 исковое заявление на сумму 7 563</w:t>
      </w:r>
      <w:r>
        <w:rPr>
          <w:sz w:val="26"/>
          <w:szCs w:val="26"/>
        </w:rPr>
        <w:t xml:space="preserve"> </w:t>
      </w:r>
      <w:r w:rsidRPr="00C6168A">
        <w:rPr>
          <w:sz w:val="26"/>
          <w:szCs w:val="26"/>
        </w:rPr>
        <w:t>2</w:t>
      </w:r>
      <w:r>
        <w:rPr>
          <w:sz w:val="26"/>
          <w:szCs w:val="26"/>
        </w:rPr>
        <w:t>00,00</w:t>
      </w:r>
      <w:r w:rsidRPr="00C6168A">
        <w:rPr>
          <w:sz w:val="26"/>
          <w:szCs w:val="26"/>
        </w:rPr>
        <w:t xml:space="preserve"> руб</w:t>
      </w:r>
      <w:r>
        <w:rPr>
          <w:sz w:val="26"/>
          <w:szCs w:val="26"/>
        </w:rPr>
        <w:t>лей</w:t>
      </w:r>
      <w:r w:rsidRPr="00C6168A">
        <w:rPr>
          <w:sz w:val="26"/>
          <w:szCs w:val="26"/>
        </w:rPr>
        <w:t>, вынесено 11 решений суда на сумму 1 917</w:t>
      </w:r>
      <w:r>
        <w:rPr>
          <w:sz w:val="26"/>
          <w:szCs w:val="26"/>
        </w:rPr>
        <w:t xml:space="preserve"> </w:t>
      </w:r>
      <w:r w:rsidRPr="00C6168A">
        <w:rPr>
          <w:sz w:val="26"/>
          <w:szCs w:val="26"/>
        </w:rPr>
        <w:t>8</w:t>
      </w:r>
      <w:r>
        <w:rPr>
          <w:sz w:val="26"/>
          <w:szCs w:val="26"/>
        </w:rPr>
        <w:t>00,00</w:t>
      </w:r>
      <w:r w:rsidRPr="00C6168A">
        <w:rPr>
          <w:sz w:val="26"/>
          <w:szCs w:val="26"/>
        </w:rPr>
        <w:t xml:space="preserve"> рублей,</w:t>
      </w:r>
      <w:r>
        <w:rPr>
          <w:sz w:val="26"/>
          <w:szCs w:val="26"/>
        </w:rPr>
        <w:t xml:space="preserve"> </w:t>
      </w:r>
      <w:r w:rsidRPr="00C6168A">
        <w:rPr>
          <w:sz w:val="26"/>
          <w:szCs w:val="26"/>
        </w:rPr>
        <w:t>поступило по решениям суда - 142</w:t>
      </w:r>
      <w:r>
        <w:rPr>
          <w:sz w:val="26"/>
          <w:szCs w:val="26"/>
        </w:rPr>
        <w:t xml:space="preserve"> </w:t>
      </w:r>
      <w:r w:rsidRPr="00C6168A">
        <w:rPr>
          <w:sz w:val="26"/>
          <w:szCs w:val="26"/>
        </w:rPr>
        <w:t>9</w:t>
      </w:r>
      <w:r>
        <w:rPr>
          <w:sz w:val="26"/>
          <w:szCs w:val="26"/>
        </w:rPr>
        <w:t>00,00</w:t>
      </w:r>
      <w:r w:rsidRPr="00C6168A">
        <w:rPr>
          <w:sz w:val="26"/>
          <w:szCs w:val="26"/>
        </w:rPr>
        <w:t xml:space="preserve"> рублей</w:t>
      </w:r>
      <w:r>
        <w:rPr>
          <w:sz w:val="26"/>
          <w:szCs w:val="26"/>
        </w:rPr>
        <w:t>,</w:t>
      </w:r>
      <w:r w:rsidRPr="00C6168A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C6168A">
        <w:rPr>
          <w:sz w:val="26"/>
          <w:szCs w:val="26"/>
        </w:rPr>
        <w:t>плачено пени в сумме 110</w:t>
      </w:r>
      <w:r>
        <w:rPr>
          <w:sz w:val="26"/>
          <w:szCs w:val="26"/>
        </w:rPr>
        <w:t xml:space="preserve"> </w:t>
      </w:r>
      <w:r w:rsidRPr="00C6168A">
        <w:rPr>
          <w:sz w:val="26"/>
          <w:szCs w:val="26"/>
        </w:rPr>
        <w:t>2</w:t>
      </w:r>
      <w:r>
        <w:rPr>
          <w:sz w:val="26"/>
          <w:szCs w:val="26"/>
        </w:rPr>
        <w:t>00,00</w:t>
      </w:r>
      <w:r w:rsidRPr="00C6168A">
        <w:rPr>
          <w:sz w:val="26"/>
          <w:szCs w:val="26"/>
        </w:rPr>
        <w:t xml:space="preserve"> рублей</w:t>
      </w:r>
      <w:r>
        <w:rPr>
          <w:sz w:val="26"/>
          <w:szCs w:val="26"/>
        </w:rPr>
        <w:t>.</w:t>
      </w:r>
    </w:p>
    <w:p w:rsidR="00CA0294" w:rsidRDefault="00CA0294" w:rsidP="00964EC7">
      <w:pPr>
        <w:jc w:val="center"/>
        <w:rPr>
          <w:b/>
          <w:sz w:val="26"/>
          <w:szCs w:val="26"/>
        </w:rPr>
      </w:pPr>
    </w:p>
    <w:p w:rsidR="00CA0294" w:rsidRDefault="00CA0294" w:rsidP="00964EC7">
      <w:pPr>
        <w:jc w:val="center"/>
        <w:rPr>
          <w:b/>
          <w:sz w:val="26"/>
          <w:szCs w:val="26"/>
        </w:rPr>
        <w:sectPr w:rsidR="00CA0294" w:rsidSect="002358FB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CA0294" w:rsidRPr="002E58BF" w:rsidRDefault="00CA0294" w:rsidP="00964EC7">
      <w:pPr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РАСХОДЫ</w:t>
      </w:r>
    </w:p>
    <w:p w:rsidR="00CA0294" w:rsidRPr="002E58BF" w:rsidRDefault="00CA0294" w:rsidP="00964EC7">
      <w:pPr>
        <w:jc w:val="center"/>
        <w:rPr>
          <w:b/>
          <w:sz w:val="26"/>
          <w:szCs w:val="26"/>
        </w:rPr>
      </w:pPr>
    </w:p>
    <w:p w:rsidR="00CA0294" w:rsidRPr="002E58BF" w:rsidRDefault="00CA0294" w:rsidP="002358FB">
      <w:pPr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Расходы бюджета города за </w:t>
      </w:r>
      <w:r>
        <w:rPr>
          <w:sz w:val="26"/>
          <w:szCs w:val="26"/>
        </w:rPr>
        <w:t>1</w:t>
      </w:r>
      <w:r w:rsidRPr="002E58BF">
        <w:rPr>
          <w:sz w:val="26"/>
          <w:szCs w:val="26"/>
        </w:rPr>
        <w:t xml:space="preserve"> квартал 201</w:t>
      </w:r>
      <w:r>
        <w:rPr>
          <w:sz w:val="26"/>
          <w:szCs w:val="26"/>
        </w:rPr>
        <w:t>7</w:t>
      </w:r>
      <w:r w:rsidRPr="002E58BF">
        <w:rPr>
          <w:sz w:val="26"/>
          <w:szCs w:val="26"/>
        </w:rPr>
        <w:t xml:space="preserve"> года исполнены в сумме </w:t>
      </w:r>
      <w:r>
        <w:rPr>
          <w:sz w:val="26"/>
          <w:szCs w:val="26"/>
        </w:rPr>
        <w:t>488 439 268,19</w:t>
      </w:r>
      <w:r w:rsidRPr="002E58BF">
        <w:rPr>
          <w:sz w:val="26"/>
          <w:szCs w:val="26"/>
        </w:rPr>
        <w:t xml:space="preserve"> рублей, что к аналогичному периоду прошлого года составляет </w:t>
      </w:r>
      <w:r>
        <w:rPr>
          <w:sz w:val="26"/>
          <w:szCs w:val="26"/>
        </w:rPr>
        <w:t>76,61</w:t>
      </w:r>
      <w:r w:rsidRPr="002E58BF">
        <w:rPr>
          <w:sz w:val="26"/>
          <w:szCs w:val="26"/>
        </w:rPr>
        <w:t xml:space="preserve">%, и </w:t>
      </w:r>
      <w:r>
        <w:rPr>
          <w:sz w:val="26"/>
          <w:szCs w:val="26"/>
        </w:rPr>
        <w:t>17,64</w:t>
      </w:r>
      <w:r w:rsidRPr="002E58BF">
        <w:rPr>
          <w:sz w:val="26"/>
          <w:szCs w:val="26"/>
        </w:rPr>
        <w:t xml:space="preserve"> % к уточненному плану на год (таблица 3, приложение 2 к настоящей пояснительной записке).</w:t>
      </w:r>
    </w:p>
    <w:p w:rsidR="00CA0294" w:rsidRDefault="00CA0294" w:rsidP="002358FB">
      <w:pPr>
        <w:ind w:firstLine="567"/>
        <w:jc w:val="right"/>
        <w:rPr>
          <w:sz w:val="26"/>
          <w:szCs w:val="26"/>
        </w:rPr>
      </w:pPr>
      <w:r w:rsidRPr="002E58BF">
        <w:rPr>
          <w:sz w:val="26"/>
          <w:szCs w:val="26"/>
        </w:rPr>
        <w:t>Таблица 3</w:t>
      </w:r>
    </w:p>
    <w:tbl>
      <w:tblPr>
        <w:tblW w:w="9745" w:type="dxa"/>
        <w:tblInd w:w="108" w:type="dxa"/>
        <w:tblLayout w:type="fixed"/>
        <w:tblLook w:val="00A0"/>
      </w:tblPr>
      <w:tblGrid>
        <w:gridCol w:w="2127"/>
        <w:gridCol w:w="416"/>
        <w:gridCol w:w="1480"/>
        <w:gridCol w:w="903"/>
        <w:gridCol w:w="1516"/>
        <w:gridCol w:w="893"/>
        <w:gridCol w:w="1605"/>
        <w:gridCol w:w="805"/>
      </w:tblGrid>
      <w:tr w:rsidR="00CA0294" w:rsidRPr="009817F1" w:rsidTr="009817F1">
        <w:trPr>
          <w:trHeight w:val="15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Рз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9817F1" w:rsidRDefault="00CA0294">
            <w:pPr>
              <w:jc w:val="center"/>
              <w:rPr>
                <w:color w:val="000000"/>
                <w:sz w:val="20"/>
                <w:szCs w:val="20"/>
              </w:rPr>
            </w:pPr>
            <w:r w:rsidRPr="009817F1">
              <w:rPr>
                <w:color w:val="000000"/>
                <w:sz w:val="20"/>
                <w:szCs w:val="20"/>
              </w:rPr>
              <w:t>Исполнено на 01.04.2016 г., рубли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9817F1" w:rsidRDefault="00CA0294">
            <w:pPr>
              <w:jc w:val="center"/>
              <w:rPr>
                <w:color w:val="000000"/>
                <w:sz w:val="20"/>
                <w:szCs w:val="20"/>
              </w:rPr>
            </w:pPr>
            <w:r w:rsidRPr="009817F1">
              <w:rPr>
                <w:color w:val="000000"/>
                <w:sz w:val="20"/>
                <w:szCs w:val="20"/>
              </w:rPr>
              <w:t>Удельный вес в 1 кв. 2016 года, %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9817F1" w:rsidRDefault="00CA0294">
            <w:pPr>
              <w:jc w:val="center"/>
              <w:rPr>
                <w:color w:val="000000"/>
                <w:sz w:val="20"/>
                <w:szCs w:val="20"/>
              </w:rPr>
            </w:pPr>
            <w:r w:rsidRPr="009817F1">
              <w:rPr>
                <w:color w:val="000000"/>
                <w:sz w:val="20"/>
                <w:szCs w:val="20"/>
              </w:rPr>
              <w:t>Исполнено на 01.04.2017 г., рубли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9817F1" w:rsidRDefault="00CA0294">
            <w:pPr>
              <w:jc w:val="center"/>
              <w:rPr>
                <w:color w:val="000000"/>
                <w:sz w:val="20"/>
                <w:szCs w:val="20"/>
              </w:rPr>
            </w:pPr>
            <w:r w:rsidRPr="009817F1">
              <w:rPr>
                <w:color w:val="000000"/>
                <w:sz w:val="20"/>
                <w:szCs w:val="20"/>
              </w:rPr>
              <w:t>Удельный вес в 1 кв. 2017 года, %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9817F1" w:rsidRDefault="00CA0294" w:rsidP="006A65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Отклонение</w:t>
            </w:r>
            <w:r w:rsidRPr="009817F1">
              <w:rPr>
                <w:color w:val="000000"/>
                <w:sz w:val="20"/>
                <w:szCs w:val="20"/>
              </w:rPr>
              <w:t xml:space="preserve"> 2017 года </w:t>
            </w:r>
            <w:r>
              <w:rPr>
                <w:color w:val="000000"/>
                <w:sz w:val="20"/>
                <w:szCs w:val="20"/>
              </w:rPr>
              <w:t>от</w:t>
            </w:r>
            <w:r w:rsidRPr="009817F1">
              <w:rPr>
                <w:color w:val="000000"/>
                <w:sz w:val="20"/>
                <w:szCs w:val="20"/>
              </w:rPr>
              <w:t xml:space="preserve"> 2016 год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9817F1">
              <w:rPr>
                <w:color w:val="000000"/>
                <w:sz w:val="20"/>
                <w:szCs w:val="20"/>
              </w:rPr>
              <w:t>, рубли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9817F1" w:rsidRDefault="00CA0294">
            <w:pPr>
              <w:jc w:val="center"/>
              <w:rPr>
                <w:color w:val="000000"/>
                <w:sz w:val="20"/>
                <w:szCs w:val="20"/>
              </w:rPr>
            </w:pPr>
            <w:r w:rsidRPr="009817F1">
              <w:rPr>
                <w:color w:val="000000"/>
                <w:sz w:val="20"/>
                <w:szCs w:val="20"/>
              </w:rPr>
              <w:t>Темп роста 2017 года к 2016 году, %</w:t>
            </w:r>
          </w:p>
        </w:tc>
      </w:tr>
      <w:tr w:rsidR="00CA0294" w:rsidRPr="009817F1" w:rsidTr="009817F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8</w:t>
            </w:r>
          </w:p>
        </w:tc>
      </w:tr>
      <w:tr w:rsidR="00CA0294" w:rsidRPr="009817F1" w:rsidTr="009817F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294" w:rsidRPr="009817F1" w:rsidRDefault="00CA0294">
            <w:pPr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62 282 028,18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9,77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88 833 625,85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18,19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26 551 597,67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142,63</w:t>
            </w:r>
          </w:p>
        </w:tc>
      </w:tr>
      <w:tr w:rsidR="00CA0294" w:rsidRPr="009817F1" w:rsidTr="009817F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294" w:rsidRPr="009817F1" w:rsidRDefault="00CA0294">
            <w:pPr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788 933,15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0,12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970 407,28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0,20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181 474,13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123,00</w:t>
            </w:r>
          </w:p>
        </w:tc>
      </w:tr>
      <w:tr w:rsidR="00CA0294" w:rsidRPr="009817F1" w:rsidTr="009817F1">
        <w:trPr>
          <w:trHeight w:val="5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294" w:rsidRPr="009817F1" w:rsidRDefault="00CA0294">
            <w:pPr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6 229 509,78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0,98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6 390 547,79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1,31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161 038,01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102,59</w:t>
            </w:r>
          </w:p>
        </w:tc>
      </w:tr>
      <w:tr w:rsidR="00CA0294" w:rsidRPr="009817F1" w:rsidTr="009817F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294" w:rsidRPr="009817F1" w:rsidRDefault="00CA0294">
            <w:pPr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53 075 329,92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8,32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55 826 696,49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11,43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2 751 366,57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105,18</w:t>
            </w:r>
          </w:p>
        </w:tc>
      </w:tr>
      <w:tr w:rsidR="00CA0294" w:rsidRPr="009817F1" w:rsidTr="009817F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294" w:rsidRPr="009817F1" w:rsidRDefault="00CA0294">
            <w:pPr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9 363 558,60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1,47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14 525 436,18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2,97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5 161 877,58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155,13</w:t>
            </w:r>
          </w:p>
        </w:tc>
      </w:tr>
      <w:tr w:rsidR="00CA0294" w:rsidRPr="009817F1" w:rsidTr="009817F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294" w:rsidRPr="009817F1" w:rsidRDefault="00CA0294">
            <w:pPr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448 355 719,43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70,32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272 335 921,49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55,76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-176 019 797,94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60,74</w:t>
            </w:r>
          </w:p>
        </w:tc>
      </w:tr>
      <w:tr w:rsidR="00CA0294" w:rsidRPr="009817F1" w:rsidTr="009817F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294" w:rsidRPr="009817F1" w:rsidRDefault="00CA0294">
            <w:pPr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32 986 462,57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5,17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24 031 769,60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4,92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-8 954 692,97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72,85</w:t>
            </w:r>
          </w:p>
        </w:tc>
      </w:tr>
      <w:tr w:rsidR="00CA0294" w:rsidRPr="009817F1" w:rsidTr="009817F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294" w:rsidRPr="009817F1" w:rsidRDefault="00CA0294">
            <w:pPr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14 916 178,57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2,34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13 461 760,00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2,76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-1 454 418,57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90,25</w:t>
            </w:r>
          </w:p>
        </w:tc>
      </w:tr>
      <w:tr w:rsidR="00CA0294" w:rsidRPr="009817F1" w:rsidTr="009817F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294" w:rsidRPr="009817F1" w:rsidRDefault="00CA0294">
            <w:pPr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4 625 649,96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0,73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4 855 356,03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0,99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229 706,07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104,97</w:t>
            </w:r>
          </w:p>
        </w:tc>
      </w:tr>
      <w:tr w:rsidR="00CA0294" w:rsidRPr="009817F1" w:rsidTr="009817F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294" w:rsidRPr="009817F1" w:rsidRDefault="00CA0294">
            <w:pPr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4 455 128,44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0,70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5 076 914,74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1,04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621 786,30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113,96</w:t>
            </w:r>
          </w:p>
        </w:tc>
      </w:tr>
      <w:tr w:rsidR="00CA0294" w:rsidRPr="009817F1" w:rsidTr="009817F1">
        <w:trPr>
          <w:trHeight w:val="5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294" w:rsidRPr="009817F1" w:rsidRDefault="00CA0294">
            <w:pPr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525 039,70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0,08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2 130 832,74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0,44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1 605 793,04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405,84</w:t>
            </w:r>
          </w:p>
        </w:tc>
      </w:tr>
      <w:tr w:rsidR="00CA0294" w:rsidRPr="009817F1" w:rsidTr="009817F1">
        <w:trPr>
          <w:trHeight w:val="27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9817F1" w:rsidRDefault="00CA0294">
            <w:pPr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Итого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9817F1" w:rsidRDefault="00CA0294">
            <w:pPr>
              <w:jc w:val="center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637 603 538,30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 xml:space="preserve">488 439 268,19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100,00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-149 164 270,11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9817F1" w:rsidRDefault="00CA0294">
            <w:pPr>
              <w:jc w:val="right"/>
              <w:rPr>
                <w:sz w:val="20"/>
                <w:szCs w:val="20"/>
              </w:rPr>
            </w:pPr>
            <w:r w:rsidRPr="009817F1">
              <w:rPr>
                <w:sz w:val="20"/>
                <w:szCs w:val="20"/>
              </w:rPr>
              <w:t>76,61</w:t>
            </w:r>
          </w:p>
        </w:tc>
      </w:tr>
    </w:tbl>
    <w:p w:rsidR="00CA0294" w:rsidRDefault="00CA0294" w:rsidP="002358FB">
      <w:pPr>
        <w:ind w:firstLine="567"/>
        <w:jc w:val="right"/>
        <w:rPr>
          <w:sz w:val="26"/>
          <w:szCs w:val="26"/>
        </w:rPr>
      </w:pPr>
    </w:p>
    <w:p w:rsidR="00CA0294" w:rsidRPr="002E58BF" w:rsidRDefault="00CA0294" w:rsidP="009E36CF">
      <w:pPr>
        <w:ind w:firstLine="567"/>
        <w:jc w:val="both"/>
        <w:rPr>
          <w:sz w:val="26"/>
          <w:szCs w:val="26"/>
        </w:rPr>
      </w:pPr>
    </w:p>
    <w:p w:rsidR="00CA0294" w:rsidRPr="002E58BF" w:rsidRDefault="00CA0294" w:rsidP="009E36CF">
      <w:pPr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В функциональном разрезе (</w:t>
      </w:r>
      <w:r>
        <w:rPr>
          <w:sz w:val="26"/>
          <w:szCs w:val="26"/>
        </w:rPr>
        <w:t xml:space="preserve">таблица 3, </w:t>
      </w:r>
      <w:r w:rsidRPr="002E58BF">
        <w:rPr>
          <w:sz w:val="26"/>
          <w:szCs w:val="26"/>
        </w:rPr>
        <w:t>приложение № 2 к пояснительной записке), значительную долю расходов, как в абсолютном, так и в относительном выражении занимают расходы на образование. По состоянию на 01.04.201</w:t>
      </w:r>
      <w:r>
        <w:rPr>
          <w:sz w:val="26"/>
          <w:szCs w:val="26"/>
        </w:rPr>
        <w:t>7</w:t>
      </w:r>
      <w:r w:rsidRPr="002E58BF">
        <w:rPr>
          <w:sz w:val="26"/>
          <w:szCs w:val="26"/>
        </w:rPr>
        <w:t xml:space="preserve"> года они исполнены в сумме </w:t>
      </w:r>
      <w:r>
        <w:rPr>
          <w:sz w:val="26"/>
          <w:szCs w:val="26"/>
        </w:rPr>
        <w:t>272 335 921,49</w:t>
      </w:r>
      <w:r w:rsidRPr="002E58BF">
        <w:rPr>
          <w:sz w:val="26"/>
          <w:szCs w:val="26"/>
        </w:rPr>
        <w:t xml:space="preserve"> рублей, что составляет </w:t>
      </w:r>
      <w:r>
        <w:rPr>
          <w:sz w:val="26"/>
          <w:szCs w:val="26"/>
        </w:rPr>
        <w:t>55,76</w:t>
      </w:r>
      <w:r w:rsidRPr="002E58BF">
        <w:rPr>
          <w:sz w:val="26"/>
          <w:szCs w:val="26"/>
        </w:rPr>
        <w:t>% в общих расходах бюджета.</w:t>
      </w:r>
    </w:p>
    <w:p w:rsidR="00CA0294" w:rsidRPr="002E58BF" w:rsidRDefault="00CA0294" w:rsidP="009E36CF">
      <w:pPr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Следующие по значимости в структуре расходов бюджета городского округа являются общегосударственные расходы </w:t>
      </w:r>
      <w:r>
        <w:rPr>
          <w:sz w:val="26"/>
          <w:szCs w:val="26"/>
        </w:rPr>
        <w:t>18,19</w:t>
      </w:r>
      <w:r w:rsidRPr="002E58BF">
        <w:rPr>
          <w:sz w:val="26"/>
          <w:szCs w:val="26"/>
        </w:rPr>
        <w:t xml:space="preserve">%, за отчетный период исполнены в сумме </w:t>
      </w:r>
      <w:r>
        <w:rPr>
          <w:sz w:val="26"/>
          <w:szCs w:val="26"/>
        </w:rPr>
        <w:t>88 833 625,85</w:t>
      </w:r>
      <w:r w:rsidRPr="002E58BF">
        <w:rPr>
          <w:bCs/>
          <w:color w:val="000000"/>
          <w:sz w:val="26"/>
          <w:szCs w:val="26"/>
        </w:rPr>
        <w:t xml:space="preserve"> рублей. </w:t>
      </w:r>
      <w:r w:rsidRPr="002E58BF">
        <w:rPr>
          <w:sz w:val="26"/>
          <w:szCs w:val="26"/>
        </w:rPr>
        <w:t xml:space="preserve">За отчетный период расходы на </w:t>
      </w:r>
      <w:r>
        <w:rPr>
          <w:sz w:val="26"/>
          <w:szCs w:val="26"/>
        </w:rPr>
        <w:t>национальную экономику</w:t>
      </w:r>
      <w:r w:rsidRPr="002E58BF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55 826 696,49</w:t>
      </w:r>
      <w:r w:rsidRPr="002E58BF">
        <w:rPr>
          <w:sz w:val="26"/>
          <w:szCs w:val="26"/>
        </w:rPr>
        <w:t xml:space="preserve"> рублей составили </w:t>
      </w:r>
      <w:r>
        <w:rPr>
          <w:sz w:val="26"/>
          <w:szCs w:val="26"/>
        </w:rPr>
        <w:t>11,43</w:t>
      </w:r>
      <w:r w:rsidRPr="002E58BF">
        <w:rPr>
          <w:sz w:val="26"/>
          <w:szCs w:val="26"/>
        </w:rPr>
        <w:t>% в общем объеме расходов бюджета городского округа.</w:t>
      </w:r>
    </w:p>
    <w:p w:rsidR="00CA0294" w:rsidRDefault="00CA0294" w:rsidP="006A65B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Наибольшее уменьшение расходов бюджета города Пыть-Яха к аналогичному периоду 2016 года наблюдается:</w:t>
      </w:r>
    </w:p>
    <w:p w:rsidR="00CA0294" w:rsidRDefault="00CA0294" w:rsidP="006A65B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разделу 0700 «Образование» в сумме «-» 176 019 797,94 рублей, что что </w:t>
      </w:r>
      <w:r w:rsidRPr="00375DFE">
        <w:rPr>
          <w:sz w:val="26"/>
          <w:szCs w:val="26"/>
        </w:rPr>
        <w:t>обусловлено приобретение</w:t>
      </w:r>
      <w:r>
        <w:rPr>
          <w:sz w:val="26"/>
          <w:szCs w:val="26"/>
        </w:rPr>
        <w:t>м в 1 квартале 2016 года</w:t>
      </w:r>
      <w:r w:rsidRPr="00375DFE">
        <w:rPr>
          <w:sz w:val="26"/>
          <w:szCs w:val="26"/>
        </w:rPr>
        <w:t xml:space="preserve"> объектов</w:t>
      </w:r>
      <w:r w:rsidRPr="00AE4C84">
        <w:rPr>
          <w:sz w:val="26"/>
          <w:szCs w:val="26"/>
        </w:rPr>
        <w:t xml:space="preserve"> недвижимого имущества для размещения дошкольных и (или) общеобразовательных учреждений</w:t>
      </w:r>
      <w:r>
        <w:rPr>
          <w:sz w:val="26"/>
          <w:szCs w:val="26"/>
        </w:rPr>
        <w:t xml:space="preserve"> (</w:t>
      </w:r>
      <w:r w:rsidRPr="00B06DF2">
        <w:rPr>
          <w:sz w:val="26"/>
          <w:szCs w:val="26"/>
        </w:rPr>
        <w:t>объект строительства Детский сад, мкр. 3 (№ 2) на 260 мест</w:t>
      </w:r>
      <w:r>
        <w:rPr>
          <w:sz w:val="26"/>
          <w:szCs w:val="26"/>
        </w:rPr>
        <w:t>);</w:t>
      </w:r>
    </w:p>
    <w:p w:rsidR="00CA0294" w:rsidRDefault="00CA0294" w:rsidP="006A65B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по разделу 0800 «Культура, кинематография» в сумме «-» 8 954 692,97 рублей, и связанна с производством строительных работ в 2016 году по объекту строительства «</w:t>
      </w:r>
      <w:r w:rsidRPr="000858A4">
        <w:rPr>
          <w:sz w:val="26"/>
          <w:szCs w:val="26"/>
        </w:rPr>
        <w:t xml:space="preserve">Реконструкция ГДК </w:t>
      </w:r>
      <w:r>
        <w:rPr>
          <w:sz w:val="26"/>
          <w:szCs w:val="26"/>
        </w:rPr>
        <w:t>«</w:t>
      </w:r>
      <w:r w:rsidRPr="000858A4">
        <w:rPr>
          <w:sz w:val="26"/>
          <w:szCs w:val="26"/>
        </w:rPr>
        <w:t>Россия</w:t>
      </w:r>
      <w:r>
        <w:rPr>
          <w:sz w:val="26"/>
          <w:szCs w:val="26"/>
        </w:rPr>
        <w:t>»;</w:t>
      </w:r>
    </w:p>
    <w:p w:rsidR="00CA0294" w:rsidRDefault="00CA0294" w:rsidP="00A0716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по разделу 1000 «</w:t>
      </w:r>
      <w:r w:rsidRPr="00A07168">
        <w:rPr>
          <w:sz w:val="26"/>
          <w:szCs w:val="26"/>
        </w:rPr>
        <w:t>Социальная политика</w:t>
      </w:r>
      <w:r>
        <w:rPr>
          <w:sz w:val="26"/>
          <w:szCs w:val="26"/>
        </w:rPr>
        <w:t>» в сумме «-» 1 454 418,57 рублей, и связанна с тем, что в рамках основного м</w:t>
      </w:r>
      <w:r w:rsidRPr="00A07168">
        <w:rPr>
          <w:sz w:val="26"/>
          <w:szCs w:val="26"/>
        </w:rPr>
        <w:t>ероприяти</w:t>
      </w:r>
      <w:r>
        <w:rPr>
          <w:sz w:val="26"/>
          <w:szCs w:val="26"/>
        </w:rPr>
        <w:t>я</w:t>
      </w:r>
      <w:r w:rsidRPr="00A07168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A07168">
        <w:rPr>
          <w:sz w:val="26"/>
          <w:szCs w:val="26"/>
        </w:rPr>
        <w:t>Реализация полномочий в области строительства, градостроительной деятельности и жилищных отношений</w:t>
      </w:r>
      <w:r>
        <w:rPr>
          <w:sz w:val="26"/>
          <w:szCs w:val="26"/>
        </w:rPr>
        <w:t>» в части ликвидации</w:t>
      </w:r>
      <w:r w:rsidRPr="00A07168">
        <w:rPr>
          <w:sz w:val="26"/>
          <w:szCs w:val="26"/>
        </w:rPr>
        <w:t xml:space="preserve"> и расселение приспособленных для проживания строений (балочных массивов), расположенных на территории муницип</w:t>
      </w:r>
      <w:r>
        <w:rPr>
          <w:sz w:val="26"/>
          <w:szCs w:val="26"/>
        </w:rPr>
        <w:t>ального образования г. Пыть-Ях в отчетном периоде</w:t>
      </w:r>
      <w:r w:rsidRPr="00A07168">
        <w:rPr>
          <w:sz w:val="26"/>
          <w:szCs w:val="26"/>
        </w:rPr>
        <w:t xml:space="preserve"> 2017 год</w:t>
      </w:r>
      <w:r>
        <w:rPr>
          <w:sz w:val="26"/>
          <w:szCs w:val="26"/>
        </w:rPr>
        <w:t>а</w:t>
      </w:r>
      <w:r w:rsidRPr="00A07168">
        <w:rPr>
          <w:sz w:val="26"/>
          <w:szCs w:val="26"/>
        </w:rPr>
        <w:t xml:space="preserve"> не финансировалось. Проводится проверка потенциальных участников на соответствие условиям программных мероприятий.</w:t>
      </w:r>
    </w:p>
    <w:p w:rsidR="00CA0294" w:rsidRDefault="00CA0294" w:rsidP="009E36CF">
      <w:pPr>
        <w:ind w:firstLine="567"/>
        <w:jc w:val="both"/>
        <w:rPr>
          <w:sz w:val="26"/>
          <w:szCs w:val="26"/>
        </w:rPr>
      </w:pPr>
    </w:p>
    <w:p w:rsidR="00CA0294" w:rsidRPr="0065571D" w:rsidRDefault="00CA0294" w:rsidP="00A07168">
      <w:pPr>
        <w:ind w:firstLine="540"/>
        <w:jc w:val="both"/>
        <w:rPr>
          <w:sz w:val="26"/>
          <w:szCs w:val="26"/>
        </w:rPr>
      </w:pPr>
      <w:r w:rsidRPr="0065571D">
        <w:rPr>
          <w:sz w:val="26"/>
          <w:szCs w:val="26"/>
        </w:rPr>
        <w:t xml:space="preserve">Наибольший рост расходов бюджета </w:t>
      </w:r>
      <w:r>
        <w:rPr>
          <w:sz w:val="26"/>
          <w:szCs w:val="26"/>
        </w:rPr>
        <w:t>города Пыть-Яха</w:t>
      </w:r>
      <w:r w:rsidRPr="0065571D">
        <w:rPr>
          <w:sz w:val="26"/>
          <w:szCs w:val="26"/>
        </w:rPr>
        <w:t xml:space="preserve"> в 201</w:t>
      </w:r>
      <w:r>
        <w:rPr>
          <w:sz w:val="26"/>
          <w:szCs w:val="26"/>
        </w:rPr>
        <w:t>7</w:t>
      </w:r>
      <w:r w:rsidRPr="0065571D">
        <w:rPr>
          <w:sz w:val="26"/>
          <w:szCs w:val="26"/>
        </w:rPr>
        <w:t xml:space="preserve"> году к аналогичному периоду 201</w:t>
      </w:r>
      <w:r>
        <w:rPr>
          <w:sz w:val="26"/>
          <w:szCs w:val="26"/>
        </w:rPr>
        <w:t>6</w:t>
      </w:r>
      <w:r w:rsidRPr="0065571D">
        <w:rPr>
          <w:sz w:val="26"/>
          <w:szCs w:val="26"/>
        </w:rPr>
        <w:t xml:space="preserve"> года наблюдается:</w:t>
      </w:r>
    </w:p>
    <w:p w:rsidR="00CA0294" w:rsidRDefault="00CA0294" w:rsidP="00A0716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разделу 0100 «Общегосударственные вопросы» в сумме 26 551 597,67 рублей, что обусловлено </w:t>
      </w:r>
      <w:r w:rsidRPr="00FF285C">
        <w:rPr>
          <w:sz w:val="26"/>
          <w:szCs w:val="26"/>
        </w:rPr>
        <w:t>отражен</w:t>
      </w:r>
      <w:r>
        <w:rPr>
          <w:sz w:val="26"/>
          <w:szCs w:val="26"/>
        </w:rPr>
        <w:t>ием</w:t>
      </w:r>
      <w:r w:rsidRPr="00FF285C">
        <w:rPr>
          <w:sz w:val="26"/>
          <w:szCs w:val="26"/>
        </w:rPr>
        <w:t xml:space="preserve"> расход</w:t>
      </w:r>
      <w:r>
        <w:rPr>
          <w:sz w:val="26"/>
          <w:szCs w:val="26"/>
        </w:rPr>
        <w:t>ов</w:t>
      </w:r>
      <w:r w:rsidRPr="00FF285C">
        <w:rPr>
          <w:sz w:val="26"/>
          <w:szCs w:val="26"/>
        </w:rPr>
        <w:t xml:space="preserve"> и численность</w:t>
      </w:r>
      <w:r>
        <w:rPr>
          <w:sz w:val="26"/>
          <w:szCs w:val="26"/>
        </w:rPr>
        <w:t>ю</w:t>
      </w:r>
      <w:r w:rsidRPr="00FF285C">
        <w:rPr>
          <w:sz w:val="26"/>
          <w:szCs w:val="26"/>
        </w:rPr>
        <w:t xml:space="preserve"> муниципального казённого учреждения "Центр бухгалтерского и комплексного обслуживания муниципальных учреждений г. Пыть-Яха" (увеличение по данному разделу на одно учреждение со штатной численностью 10</w:t>
      </w:r>
      <w:r>
        <w:rPr>
          <w:sz w:val="26"/>
          <w:szCs w:val="26"/>
        </w:rPr>
        <w:t>3 шт. ед.);</w:t>
      </w:r>
    </w:p>
    <w:p w:rsidR="00CA0294" w:rsidRDefault="00CA0294" w:rsidP="00A0716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 разделу 0400 «</w:t>
      </w:r>
      <w:r w:rsidRPr="00FF285C">
        <w:rPr>
          <w:sz w:val="26"/>
          <w:szCs w:val="26"/>
        </w:rPr>
        <w:t>Национальная экономика</w:t>
      </w:r>
      <w:r>
        <w:rPr>
          <w:sz w:val="26"/>
          <w:szCs w:val="26"/>
        </w:rPr>
        <w:t>» в сумме 2 751 366,57 рублей и обусловлено субсидированием в отчетном периоде 2017 года в рамках государственной поддержки животноводства, переработки и реализации продукции животноводства, малых форм хозяйствования в размере 50,91% от уточненного плана на год;</w:t>
      </w:r>
    </w:p>
    <w:p w:rsidR="00CA0294" w:rsidRDefault="00CA0294" w:rsidP="00A0716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 разделу 0500 «</w:t>
      </w:r>
      <w:r w:rsidRPr="00524349">
        <w:rPr>
          <w:sz w:val="26"/>
          <w:szCs w:val="26"/>
        </w:rPr>
        <w:t>Жилищно-коммунальное хозяйство</w:t>
      </w:r>
      <w:r>
        <w:rPr>
          <w:sz w:val="26"/>
          <w:szCs w:val="26"/>
        </w:rPr>
        <w:t xml:space="preserve">» в сумме 5 161 877,58 рублей и обусловлено возвратом в бюджет автономного округа средств в рамках </w:t>
      </w:r>
      <w:r w:rsidRPr="00864B8B">
        <w:rPr>
          <w:sz w:val="26"/>
          <w:szCs w:val="26"/>
        </w:rPr>
        <w:t xml:space="preserve">Адресной программы по переселению граждан из аварийного жилищного фонда </w:t>
      </w:r>
      <w:r>
        <w:rPr>
          <w:sz w:val="26"/>
          <w:szCs w:val="26"/>
        </w:rPr>
        <w:t>в соответствии с требованием Департамента жилищно-коммунального комплекса и энергетики Ханты-Мансийского автономного округа – Югры;</w:t>
      </w:r>
    </w:p>
    <w:p w:rsidR="00CA0294" w:rsidRDefault="00CA0294" w:rsidP="00A0716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 разделу 1300 «</w:t>
      </w:r>
      <w:r w:rsidRPr="00864B8B">
        <w:rPr>
          <w:sz w:val="26"/>
          <w:szCs w:val="26"/>
        </w:rPr>
        <w:t>Обслуживание государственного и муниципального долга</w:t>
      </w:r>
      <w:r>
        <w:rPr>
          <w:sz w:val="26"/>
          <w:szCs w:val="26"/>
        </w:rPr>
        <w:t>» в сумме 1 605 793,04 рублей и обусловлено обслуживанием муниципального долга города Пыть-Яха.</w:t>
      </w:r>
    </w:p>
    <w:p w:rsidR="00CA0294" w:rsidRDefault="00CA0294" w:rsidP="009E36CF">
      <w:pPr>
        <w:ind w:firstLine="567"/>
        <w:jc w:val="both"/>
        <w:rPr>
          <w:sz w:val="26"/>
          <w:szCs w:val="26"/>
        </w:rPr>
      </w:pPr>
    </w:p>
    <w:p w:rsidR="00CA0294" w:rsidRPr="003C4603" w:rsidRDefault="00CA0294" w:rsidP="0041152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Pr="00BD0047">
        <w:rPr>
          <w:sz w:val="26"/>
          <w:szCs w:val="26"/>
        </w:rPr>
        <w:t xml:space="preserve">сполнение расходной части бюджета </w:t>
      </w:r>
      <w:r>
        <w:rPr>
          <w:sz w:val="26"/>
          <w:szCs w:val="26"/>
        </w:rPr>
        <w:t>города Пыть-Яха</w:t>
      </w:r>
      <w:r w:rsidRPr="00BD0047">
        <w:rPr>
          <w:sz w:val="26"/>
          <w:szCs w:val="26"/>
        </w:rPr>
        <w:t xml:space="preserve"> в разрезе видов расходов представлено в таблице </w:t>
      </w:r>
      <w:r>
        <w:rPr>
          <w:sz w:val="26"/>
          <w:szCs w:val="26"/>
        </w:rPr>
        <w:t xml:space="preserve">4. </w:t>
      </w:r>
      <w:r w:rsidRPr="003C4603">
        <w:rPr>
          <w:sz w:val="26"/>
          <w:szCs w:val="26"/>
        </w:rPr>
        <w:t>Наибольшую долю в объеме исполненных в 201</w:t>
      </w:r>
      <w:r>
        <w:rPr>
          <w:sz w:val="26"/>
          <w:szCs w:val="26"/>
        </w:rPr>
        <w:t>7</w:t>
      </w:r>
      <w:r w:rsidRPr="003C4603">
        <w:rPr>
          <w:sz w:val="26"/>
          <w:szCs w:val="26"/>
        </w:rPr>
        <w:t xml:space="preserve"> году расходов бюджета </w:t>
      </w:r>
      <w:r>
        <w:rPr>
          <w:sz w:val="26"/>
          <w:szCs w:val="26"/>
        </w:rPr>
        <w:t>города Пыть-Яха</w:t>
      </w:r>
      <w:r w:rsidRPr="003C4603">
        <w:rPr>
          <w:sz w:val="26"/>
          <w:szCs w:val="26"/>
        </w:rPr>
        <w:t xml:space="preserve"> составляют субсидий бюджетным, автономным учреждениям и иным некоммерческим организациям (</w:t>
      </w:r>
      <w:r>
        <w:rPr>
          <w:sz w:val="26"/>
          <w:szCs w:val="26"/>
        </w:rPr>
        <w:t>62,02</w:t>
      </w:r>
      <w:r w:rsidRPr="003C4603">
        <w:rPr>
          <w:sz w:val="26"/>
          <w:szCs w:val="26"/>
        </w:rPr>
        <w:t xml:space="preserve">%), расходы на </w:t>
      </w:r>
      <w:r>
        <w:rPr>
          <w:sz w:val="26"/>
          <w:szCs w:val="26"/>
        </w:rPr>
        <w:t>выплаты персоналу (20,81%)</w:t>
      </w:r>
      <w:r w:rsidRPr="003C4603">
        <w:rPr>
          <w:sz w:val="26"/>
          <w:szCs w:val="26"/>
        </w:rPr>
        <w:t>.</w:t>
      </w:r>
    </w:p>
    <w:p w:rsidR="00CA0294" w:rsidRDefault="00CA0294" w:rsidP="00411525">
      <w:pPr>
        <w:ind w:firstLine="567"/>
        <w:jc w:val="both"/>
        <w:rPr>
          <w:sz w:val="26"/>
          <w:szCs w:val="26"/>
        </w:rPr>
      </w:pPr>
    </w:p>
    <w:p w:rsidR="00CA0294" w:rsidRDefault="00CA0294" w:rsidP="00411525">
      <w:pPr>
        <w:ind w:firstLine="708"/>
        <w:jc w:val="right"/>
        <w:rPr>
          <w:bCs/>
        </w:rPr>
      </w:pPr>
    </w:p>
    <w:p w:rsidR="00CA0294" w:rsidRDefault="00CA0294" w:rsidP="00411525">
      <w:pPr>
        <w:ind w:firstLine="708"/>
        <w:jc w:val="right"/>
        <w:rPr>
          <w:bCs/>
        </w:rPr>
      </w:pPr>
    </w:p>
    <w:p w:rsidR="00CA0294" w:rsidRDefault="00CA0294" w:rsidP="00411525">
      <w:pPr>
        <w:ind w:firstLine="708"/>
        <w:jc w:val="right"/>
        <w:rPr>
          <w:bCs/>
        </w:rPr>
      </w:pPr>
    </w:p>
    <w:p w:rsidR="00CA0294" w:rsidRDefault="00CA0294" w:rsidP="00411525">
      <w:pPr>
        <w:ind w:firstLine="708"/>
        <w:jc w:val="right"/>
        <w:rPr>
          <w:bCs/>
        </w:rPr>
      </w:pPr>
    </w:p>
    <w:p w:rsidR="00CA0294" w:rsidRDefault="00CA0294" w:rsidP="00411525">
      <w:pPr>
        <w:ind w:firstLine="708"/>
        <w:jc w:val="right"/>
        <w:rPr>
          <w:bCs/>
        </w:rPr>
      </w:pPr>
    </w:p>
    <w:p w:rsidR="00CA0294" w:rsidRDefault="00CA0294" w:rsidP="00411525">
      <w:pPr>
        <w:ind w:firstLine="708"/>
        <w:jc w:val="right"/>
        <w:rPr>
          <w:bCs/>
        </w:rPr>
      </w:pPr>
    </w:p>
    <w:p w:rsidR="00CA0294" w:rsidRDefault="00CA0294" w:rsidP="00411525">
      <w:pPr>
        <w:ind w:firstLine="708"/>
        <w:jc w:val="right"/>
        <w:rPr>
          <w:bCs/>
        </w:rPr>
      </w:pPr>
    </w:p>
    <w:p w:rsidR="00CA0294" w:rsidRDefault="00CA0294" w:rsidP="00411525">
      <w:pPr>
        <w:ind w:firstLine="708"/>
        <w:jc w:val="right"/>
        <w:rPr>
          <w:bCs/>
        </w:rPr>
      </w:pPr>
      <w:r>
        <w:rPr>
          <w:bCs/>
        </w:rPr>
        <w:t>Таблица 4</w:t>
      </w:r>
    </w:p>
    <w:p w:rsidR="00CA0294" w:rsidRDefault="00CA0294" w:rsidP="00411525">
      <w:pPr>
        <w:ind w:firstLine="708"/>
        <w:jc w:val="right"/>
        <w:rPr>
          <w:bCs/>
        </w:rPr>
      </w:pPr>
      <w:r w:rsidRPr="00BD29EC">
        <w:rPr>
          <w:bCs/>
        </w:rPr>
        <w:t>(рубли)</w:t>
      </w:r>
    </w:p>
    <w:p w:rsidR="00CA0294" w:rsidRPr="00BD29EC" w:rsidRDefault="00CA0294" w:rsidP="00411525">
      <w:pPr>
        <w:ind w:firstLine="708"/>
        <w:jc w:val="right"/>
        <w:rPr>
          <w:sz w:val="26"/>
          <w:szCs w:val="26"/>
        </w:rPr>
      </w:pPr>
    </w:p>
    <w:tbl>
      <w:tblPr>
        <w:tblW w:w="9640" w:type="dxa"/>
        <w:tblInd w:w="108" w:type="dxa"/>
        <w:tblLayout w:type="fixed"/>
        <w:tblLook w:val="00A0"/>
      </w:tblPr>
      <w:tblGrid>
        <w:gridCol w:w="1843"/>
        <w:gridCol w:w="709"/>
        <w:gridCol w:w="1701"/>
        <w:gridCol w:w="1701"/>
        <w:gridCol w:w="1418"/>
        <w:gridCol w:w="850"/>
        <w:gridCol w:w="709"/>
        <w:gridCol w:w="709"/>
      </w:tblGrid>
      <w:tr w:rsidR="00CA0294" w:rsidRPr="00411525" w:rsidTr="007F6C09">
        <w:trPr>
          <w:trHeight w:val="25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411525" w:rsidRDefault="00CA0294">
            <w:pPr>
              <w:jc w:val="center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411525" w:rsidRDefault="00CA0294">
            <w:pPr>
              <w:jc w:val="center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Код вида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411525" w:rsidRDefault="00CA0294">
            <w:pPr>
              <w:jc w:val="center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Утвержденный план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411525" w:rsidRDefault="00CA0294">
            <w:pPr>
              <w:jc w:val="center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Уточненный план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411525" w:rsidRDefault="00CA0294">
            <w:pPr>
              <w:jc w:val="center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Исполнено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411525" w:rsidRDefault="00CA0294">
            <w:pPr>
              <w:jc w:val="center"/>
              <w:rPr>
                <w:color w:val="000000"/>
                <w:sz w:val="18"/>
                <w:szCs w:val="18"/>
              </w:rPr>
            </w:pPr>
            <w:r w:rsidRPr="00411525">
              <w:rPr>
                <w:color w:val="000000"/>
                <w:sz w:val="18"/>
                <w:szCs w:val="18"/>
              </w:rPr>
              <w:t>Доля в общем объеме исполненных расходов (%)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94" w:rsidRPr="00411525" w:rsidRDefault="00CA0294">
            <w:pPr>
              <w:jc w:val="center"/>
              <w:rPr>
                <w:color w:val="000000"/>
                <w:sz w:val="18"/>
                <w:szCs w:val="18"/>
              </w:rPr>
            </w:pPr>
            <w:r w:rsidRPr="00411525">
              <w:rPr>
                <w:color w:val="000000"/>
                <w:sz w:val="18"/>
                <w:szCs w:val="18"/>
              </w:rPr>
              <w:t>% исполнения к:</w:t>
            </w:r>
          </w:p>
        </w:tc>
      </w:tr>
      <w:tr w:rsidR="00CA0294" w:rsidRPr="00411525" w:rsidTr="007F6C09">
        <w:trPr>
          <w:trHeight w:val="67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411525" w:rsidRDefault="00CA029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411525" w:rsidRDefault="00CA029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411525" w:rsidRDefault="00CA029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411525" w:rsidRDefault="00CA029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411525" w:rsidRDefault="00CA0294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411525" w:rsidRDefault="00CA02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411525" w:rsidRDefault="00CA0294">
            <w:pPr>
              <w:jc w:val="center"/>
              <w:rPr>
                <w:color w:val="000000"/>
                <w:sz w:val="18"/>
                <w:szCs w:val="18"/>
              </w:rPr>
            </w:pPr>
            <w:r w:rsidRPr="00411525">
              <w:rPr>
                <w:color w:val="000000"/>
                <w:sz w:val="18"/>
                <w:szCs w:val="18"/>
              </w:rPr>
              <w:t>утвержденному плану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411525" w:rsidRDefault="00CA0294">
            <w:pPr>
              <w:jc w:val="center"/>
              <w:rPr>
                <w:color w:val="000000"/>
                <w:sz w:val="18"/>
                <w:szCs w:val="18"/>
              </w:rPr>
            </w:pPr>
            <w:r w:rsidRPr="00411525">
              <w:rPr>
                <w:color w:val="000000"/>
                <w:sz w:val="18"/>
                <w:szCs w:val="18"/>
              </w:rPr>
              <w:t>уточненному плану</w:t>
            </w:r>
          </w:p>
        </w:tc>
      </w:tr>
      <w:tr w:rsidR="00CA0294" w:rsidRPr="00411525" w:rsidTr="007F6C09">
        <w:trPr>
          <w:trHeight w:val="25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center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center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center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center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center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94" w:rsidRPr="00411525" w:rsidRDefault="00CA0294">
            <w:pPr>
              <w:jc w:val="center"/>
              <w:rPr>
                <w:color w:val="000000"/>
                <w:sz w:val="18"/>
                <w:szCs w:val="18"/>
              </w:rPr>
            </w:pPr>
            <w:r w:rsidRPr="0041152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94" w:rsidRPr="00411525" w:rsidRDefault="00CA0294">
            <w:pPr>
              <w:jc w:val="center"/>
              <w:rPr>
                <w:color w:val="000000"/>
                <w:sz w:val="18"/>
                <w:szCs w:val="18"/>
              </w:rPr>
            </w:pPr>
            <w:r w:rsidRPr="0041152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294" w:rsidRPr="00411525" w:rsidRDefault="00CA0294">
            <w:pPr>
              <w:jc w:val="center"/>
              <w:rPr>
                <w:color w:val="000000"/>
                <w:sz w:val="18"/>
                <w:szCs w:val="18"/>
              </w:rPr>
            </w:pPr>
            <w:r w:rsidRPr="00411525">
              <w:rPr>
                <w:color w:val="000000"/>
                <w:sz w:val="18"/>
                <w:szCs w:val="18"/>
              </w:rPr>
              <w:t>8</w:t>
            </w:r>
          </w:p>
        </w:tc>
      </w:tr>
      <w:tr w:rsidR="00CA0294" w:rsidRPr="00411525" w:rsidTr="007F6C09">
        <w:trPr>
          <w:trHeight w:val="17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294" w:rsidRPr="00411525" w:rsidRDefault="00CA0294">
            <w:pPr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center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437 419 991,00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435 725 665,00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101 645 821,38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20,81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23,24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23,33</w:t>
            </w:r>
          </w:p>
        </w:tc>
      </w:tr>
      <w:tr w:rsidR="00CA0294" w:rsidRPr="00411525" w:rsidTr="007F6C09">
        <w:trPr>
          <w:trHeight w:val="76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294" w:rsidRPr="00411525" w:rsidRDefault="00CA0294">
            <w:pPr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center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289 172 969,97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291 546 685,97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19 734 441,31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4,04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6,82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6,77</w:t>
            </w:r>
          </w:p>
        </w:tc>
      </w:tr>
      <w:tr w:rsidR="00CA0294" w:rsidRPr="00411525" w:rsidTr="007F6C09">
        <w:trPr>
          <w:trHeight w:val="51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294" w:rsidRPr="00411525" w:rsidRDefault="00CA0294">
            <w:pPr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center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100 575 200,00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95 720 166,00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12 488 804,16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2,56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12,42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13,05</w:t>
            </w:r>
          </w:p>
        </w:tc>
      </w:tr>
      <w:tr w:rsidR="00CA0294" w:rsidRPr="00411525" w:rsidTr="007F6C09">
        <w:trPr>
          <w:trHeight w:val="76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294" w:rsidRPr="00411525" w:rsidRDefault="00CA0294">
            <w:pPr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center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132 878 249,48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131 520 155,48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7 837 816,43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5,90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5,96</w:t>
            </w:r>
          </w:p>
        </w:tc>
      </w:tr>
      <w:tr w:rsidR="00CA0294" w:rsidRPr="00411525" w:rsidTr="007F6C09">
        <w:trPr>
          <w:trHeight w:val="10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294" w:rsidRPr="00411525" w:rsidRDefault="00CA0294">
            <w:pPr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center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1 648 593 737,45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1 648 643 737,45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302 918 187,32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62,02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18,37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18,37</w:t>
            </w:r>
          </w:p>
        </w:tc>
      </w:tr>
      <w:tr w:rsidR="00CA0294" w:rsidRPr="00411525" w:rsidTr="007F6C09">
        <w:trPr>
          <w:trHeight w:val="51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294" w:rsidRPr="00411525" w:rsidRDefault="00CA0294">
            <w:pPr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center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8 662 600,00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8 662 600,00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2 130 832,74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24,60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24,60</w:t>
            </w:r>
          </w:p>
        </w:tc>
      </w:tr>
      <w:tr w:rsidR="00CA0294" w:rsidRPr="00411525" w:rsidTr="007F6C09">
        <w:trPr>
          <w:trHeight w:val="25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A0294" w:rsidRPr="00411525" w:rsidRDefault="00CA0294">
            <w:pPr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center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154 310 300,00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157 876 300,00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41 683 364,85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8,53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27,01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26,40</w:t>
            </w:r>
          </w:p>
        </w:tc>
      </w:tr>
      <w:tr w:rsidR="00CA0294" w:rsidRPr="00411525" w:rsidTr="007F6C09">
        <w:trPr>
          <w:trHeight w:val="25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center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 xml:space="preserve">2 771 613 047,90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 xml:space="preserve">2 769 695 309,90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 xml:space="preserve">488 439 268,19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17,62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Pr="00411525" w:rsidRDefault="00CA0294">
            <w:pPr>
              <w:jc w:val="right"/>
              <w:rPr>
                <w:sz w:val="18"/>
                <w:szCs w:val="18"/>
              </w:rPr>
            </w:pPr>
            <w:r w:rsidRPr="00411525">
              <w:rPr>
                <w:sz w:val="18"/>
                <w:szCs w:val="18"/>
              </w:rPr>
              <w:t>17,64</w:t>
            </w:r>
          </w:p>
        </w:tc>
      </w:tr>
    </w:tbl>
    <w:p w:rsidR="00CA0294" w:rsidRDefault="00CA0294" w:rsidP="009E36CF">
      <w:pPr>
        <w:ind w:firstLine="567"/>
        <w:jc w:val="both"/>
        <w:rPr>
          <w:sz w:val="26"/>
          <w:szCs w:val="26"/>
        </w:rPr>
      </w:pPr>
    </w:p>
    <w:p w:rsidR="00CA0294" w:rsidRDefault="00CA0294" w:rsidP="009E36CF">
      <w:pPr>
        <w:ind w:firstLine="567"/>
        <w:jc w:val="both"/>
        <w:rPr>
          <w:sz w:val="26"/>
          <w:szCs w:val="26"/>
        </w:rPr>
      </w:pPr>
    </w:p>
    <w:p w:rsidR="00CA0294" w:rsidRDefault="00CA0294" w:rsidP="009E36CF">
      <w:pPr>
        <w:ind w:firstLine="567"/>
        <w:jc w:val="both"/>
        <w:rPr>
          <w:sz w:val="26"/>
          <w:szCs w:val="26"/>
        </w:rPr>
      </w:pPr>
      <w:r w:rsidRPr="003C4603">
        <w:rPr>
          <w:sz w:val="26"/>
          <w:szCs w:val="26"/>
        </w:rPr>
        <w:t xml:space="preserve">В зависимости от экономического содержания структура исполнения расходов бюджета </w:t>
      </w:r>
      <w:r>
        <w:rPr>
          <w:sz w:val="26"/>
          <w:szCs w:val="26"/>
        </w:rPr>
        <w:t xml:space="preserve">города Пыть-Яха </w:t>
      </w:r>
      <w:r w:rsidRPr="003C4603">
        <w:rPr>
          <w:sz w:val="26"/>
          <w:szCs w:val="26"/>
        </w:rPr>
        <w:t>за</w:t>
      </w:r>
      <w:r>
        <w:rPr>
          <w:sz w:val="26"/>
          <w:szCs w:val="26"/>
        </w:rPr>
        <w:t xml:space="preserve"> аналогичный период </w:t>
      </w:r>
      <w:r w:rsidRPr="003C4603">
        <w:rPr>
          <w:sz w:val="26"/>
          <w:szCs w:val="26"/>
        </w:rPr>
        <w:t>201</w:t>
      </w:r>
      <w:r>
        <w:rPr>
          <w:sz w:val="26"/>
          <w:szCs w:val="26"/>
        </w:rPr>
        <w:t>6</w:t>
      </w:r>
      <w:r w:rsidRPr="003C4603">
        <w:rPr>
          <w:sz w:val="26"/>
          <w:szCs w:val="26"/>
        </w:rPr>
        <w:t>-201</w:t>
      </w:r>
      <w:r>
        <w:rPr>
          <w:sz w:val="26"/>
          <w:szCs w:val="26"/>
        </w:rPr>
        <w:t xml:space="preserve">7 </w:t>
      </w:r>
      <w:r w:rsidRPr="003C4603">
        <w:rPr>
          <w:sz w:val="26"/>
          <w:szCs w:val="26"/>
        </w:rPr>
        <w:t>год</w:t>
      </w:r>
      <w:r>
        <w:rPr>
          <w:sz w:val="26"/>
          <w:szCs w:val="26"/>
        </w:rPr>
        <w:t>ов</w:t>
      </w:r>
      <w:r w:rsidRPr="003C4603">
        <w:rPr>
          <w:sz w:val="26"/>
          <w:szCs w:val="26"/>
        </w:rPr>
        <w:t xml:space="preserve"> характеризуется следующими данными</w:t>
      </w:r>
      <w:r>
        <w:rPr>
          <w:sz w:val="26"/>
          <w:szCs w:val="26"/>
        </w:rPr>
        <w:t xml:space="preserve"> (таблица 5), а также представлены в приложении № 4 к пояснительной записке</w:t>
      </w:r>
      <w:r w:rsidRPr="003C4603">
        <w:rPr>
          <w:sz w:val="26"/>
          <w:szCs w:val="26"/>
        </w:rPr>
        <w:t>:</w:t>
      </w:r>
    </w:p>
    <w:p w:rsidR="00CA0294" w:rsidRDefault="00CA0294" w:rsidP="007F6C09">
      <w:pPr>
        <w:ind w:firstLine="567"/>
        <w:jc w:val="right"/>
        <w:rPr>
          <w:sz w:val="26"/>
          <w:szCs w:val="26"/>
        </w:rPr>
      </w:pPr>
    </w:p>
    <w:p w:rsidR="00CA0294" w:rsidRDefault="00CA0294" w:rsidP="007F6C09">
      <w:pPr>
        <w:ind w:firstLine="567"/>
        <w:jc w:val="right"/>
        <w:rPr>
          <w:sz w:val="26"/>
          <w:szCs w:val="26"/>
        </w:rPr>
      </w:pPr>
    </w:p>
    <w:p w:rsidR="00CA0294" w:rsidRDefault="00CA0294" w:rsidP="007F6C09">
      <w:pPr>
        <w:ind w:firstLine="567"/>
        <w:jc w:val="right"/>
        <w:rPr>
          <w:sz w:val="26"/>
          <w:szCs w:val="26"/>
        </w:rPr>
      </w:pPr>
    </w:p>
    <w:p w:rsidR="00CA0294" w:rsidRDefault="00CA0294" w:rsidP="007F6C09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Таблица 5</w:t>
      </w:r>
    </w:p>
    <w:p w:rsidR="00CA0294" w:rsidRDefault="00CA0294" w:rsidP="007F6C09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(рубли)</w:t>
      </w:r>
    </w:p>
    <w:tbl>
      <w:tblPr>
        <w:tblW w:w="94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39"/>
        <w:gridCol w:w="850"/>
        <w:gridCol w:w="1471"/>
        <w:gridCol w:w="709"/>
        <w:gridCol w:w="850"/>
        <w:gridCol w:w="1559"/>
        <w:gridCol w:w="709"/>
        <w:gridCol w:w="851"/>
      </w:tblGrid>
      <w:tr w:rsidR="00CA0294" w:rsidRPr="00FE7A47" w:rsidTr="00901757">
        <w:trPr>
          <w:cantSplit/>
          <w:trHeight w:val="20"/>
        </w:trPr>
        <w:tc>
          <w:tcPr>
            <w:tcW w:w="2439" w:type="dxa"/>
            <w:vMerge w:val="restart"/>
            <w:shd w:val="clear" w:color="000000" w:fill="FFFFFF"/>
            <w:vAlign w:val="center"/>
          </w:tcPr>
          <w:p w:rsidR="00CA0294" w:rsidRPr="00FE7A47" w:rsidRDefault="00CA02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E7A47">
              <w:rPr>
                <w:b/>
                <w:bCs/>
                <w:color w:val="000000"/>
                <w:sz w:val="18"/>
                <w:szCs w:val="18"/>
              </w:rPr>
              <w:t>Наименование статей расходов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</w:tcPr>
          <w:p w:rsidR="00CA0294" w:rsidRPr="00FE7A47" w:rsidRDefault="00CA02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E7A47">
              <w:rPr>
                <w:b/>
                <w:bCs/>
                <w:color w:val="000000"/>
                <w:sz w:val="18"/>
                <w:szCs w:val="18"/>
              </w:rPr>
              <w:t>Код ОСГУ</w:t>
            </w:r>
          </w:p>
        </w:tc>
        <w:tc>
          <w:tcPr>
            <w:tcW w:w="3030" w:type="dxa"/>
            <w:gridSpan w:val="3"/>
            <w:shd w:val="clear" w:color="000000" w:fill="FFFFFF"/>
            <w:vAlign w:val="center"/>
          </w:tcPr>
          <w:p w:rsidR="00CA0294" w:rsidRPr="00FE7A47" w:rsidRDefault="00CA02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E7A47">
              <w:rPr>
                <w:b/>
                <w:bCs/>
                <w:color w:val="000000"/>
                <w:sz w:val="18"/>
                <w:szCs w:val="18"/>
              </w:rPr>
              <w:t>Исполнено за 1 квартал 2016 года</w:t>
            </w:r>
          </w:p>
        </w:tc>
        <w:tc>
          <w:tcPr>
            <w:tcW w:w="3119" w:type="dxa"/>
            <w:gridSpan w:val="3"/>
            <w:shd w:val="clear" w:color="000000" w:fill="FFFFFF"/>
            <w:vAlign w:val="center"/>
          </w:tcPr>
          <w:p w:rsidR="00CA0294" w:rsidRPr="00FE7A47" w:rsidRDefault="00CA02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E7A47">
              <w:rPr>
                <w:b/>
                <w:bCs/>
                <w:color w:val="000000"/>
                <w:sz w:val="18"/>
                <w:szCs w:val="18"/>
              </w:rPr>
              <w:t>Исполнено за 1 квартал 2017 года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vMerge/>
            <w:vAlign w:val="center"/>
          </w:tcPr>
          <w:p w:rsidR="00CA0294" w:rsidRPr="00FE7A47" w:rsidRDefault="00CA029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0294" w:rsidRPr="00FE7A47" w:rsidRDefault="00CA029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1" w:type="dxa"/>
            <w:shd w:val="clear" w:color="000000" w:fill="FFFFFF"/>
            <w:vAlign w:val="center"/>
          </w:tcPr>
          <w:p w:rsidR="00CA0294" w:rsidRPr="00FE7A47" w:rsidRDefault="00CA02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E7A47">
              <w:rPr>
                <w:b/>
                <w:bCs/>
                <w:color w:val="000000"/>
                <w:sz w:val="18"/>
                <w:szCs w:val="18"/>
              </w:rPr>
              <w:t xml:space="preserve"> Исполнение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CA0294" w:rsidRPr="00FE7A47" w:rsidRDefault="00CA02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E7A47">
              <w:rPr>
                <w:b/>
                <w:bCs/>
                <w:color w:val="000000"/>
                <w:sz w:val="18"/>
                <w:szCs w:val="18"/>
              </w:rPr>
              <w:t xml:space="preserve"> % исполнения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CA0294" w:rsidRPr="00FE7A47" w:rsidRDefault="00CA02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E7A47">
              <w:rPr>
                <w:b/>
                <w:bCs/>
                <w:color w:val="000000"/>
                <w:sz w:val="18"/>
                <w:szCs w:val="18"/>
              </w:rPr>
              <w:t>% в общем объеме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CA0294" w:rsidRPr="00FE7A47" w:rsidRDefault="00CA02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E7A47">
              <w:rPr>
                <w:b/>
                <w:bCs/>
                <w:color w:val="000000"/>
                <w:sz w:val="18"/>
                <w:szCs w:val="18"/>
              </w:rPr>
              <w:t xml:space="preserve"> Исполнение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CA0294" w:rsidRPr="00FE7A47" w:rsidRDefault="00CA02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E7A47">
              <w:rPr>
                <w:b/>
                <w:bCs/>
                <w:color w:val="000000"/>
                <w:sz w:val="18"/>
                <w:szCs w:val="18"/>
              </w:rPr>
              <w:t xml:space="preserve"> % исполнения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CA0294" w:rsidRPr="00FE7A47" w:rsidRDefault="00CA02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E7A47">
              <w:rPr>
                <w:b/>
                <w:bCs/>
                <w:color w:val="000000"/>
                <w:sz w:val="18"/>
                <w:szCs w:val="18"/>
              </w:rPr>
              <w:t>% в общем объеме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noWrap/>
            <w:vAlign w:val="center"/>
          </w:tcPr>
          <w:p w:rsidR="00CA0294" w:rsidRPr="00FE7A47" w:rsidRDefault="00CA0294">
            <w:pPr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850" w:type="dxa"/>
            <w:noWrap/>
            <w:vAlign w:val="center"/>
          </w:tcPr>
          <w:p w:rsidR="00CA0294" w:rsidRPr="00FE7A47" w:rsidRDefault="00CA0294">
            <w:pPr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1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637 603 538,30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23,03</w:t>
            </w:r>
          </w:p>
        </w:tc>
        <w:tc>
          <w:tcPr>
            <w:tcW w:w="850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55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488 439 268,19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17,64</w:t>
            </w:r>
          </w:p>
        </w:tc>
        <w:tc>
          <w:tcPr>
            <w:tcW w:w="851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noWrap/>
            <w:vAlign w:val="center"/>
          </w:tcPr>
          <w:p w:rsidR="00CA0294" w:rsidRPr="00FE7A47" w:rsidRDefault="00CA0294">
            <w:pPr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Расходы</w:t>
            </w:r>
          </w:p>
        </w:tc>
        <w:tc>
          <w:tcPr>
            <w:tcW w:w="850" w:type="dxa"/>
            <w:noWrap/>
            <w:vAlign w:val="center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471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422 416 230,77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17,07</w:t>
            </w:r>
          </w:p>
        </w:tc>
        <w:tc>
          <w:tcPr>
            <w:tcW w:w="850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66,25</w:t>
            </w:r>
          </w:p>
        </w:tc>
        <w:tc>
          <w:tcPr>
            <w:tcW w:w="155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477 961 383,54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18,24</w:t>
            </w:r>
          </w:p>
        </w:tc>
        <w:tc>
          <w:tcPr>
            <w:tcW w:w="851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97,85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vAlign w:val="bottom"/>
          </w:tcPr>
          <w:p w:rsidR="00CA0294" w:rsidRPr="00FE7A47" w:rsidRDefault="00CA0294">
            <w:pPr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850" w:type="dxa"/>
            <w:noWrap/>
            <w:vAlign w:val="center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210</w:t>
            </w:r>
          </w:p>
        </w:tc>
        <w:tc>
          <w:tcPr>
            <w:tcW w:w="1471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89 051 090,34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20,87</w:t>
            </w:r>
          </w:p>
        </w:tc>
        <w:tc>
          <w:tcPr>
            <w:tcW w:w="850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13,97</w:t>
            </w:r>
          </w:p>
        </w:tc>
        <w:tc>
          <w:tcPr>
            <w:tcW w:w="155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101 645 821,38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23,33</w:t>
            </w:r>
          </w:p>
        </w:tc>
        <w:tc>
          <w:tcPr>
            <w:tcW w:w="851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20,81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211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68 180 835,62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20,28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10,69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73 649 329,79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21,74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15,08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212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198 517,16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3,35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0,03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178 145,31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2,81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0,04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213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20 671 737,56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24,41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3,24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27 818 346,28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30,71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5,70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Оплата работ,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220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22 532 399,91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10,67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3,53</w:t>
            </w:r>
          </w:p>
        </w:tc>
        <w:tc>
          <w:tcPr>
            <w:tcW w:w="155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22 093 984,29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7,72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4,52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Услуги связи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221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670 055,96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13,71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0,11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842 517,19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10,46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0,17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222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55 626,00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9,71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0,01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1 202,00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0,45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0,00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223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9 124 449,15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46,84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1,43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7 288 457,76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33,11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1,49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225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9 610 953,76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8,37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1,51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7 018 196,98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4,57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1,44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226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3 071 315,04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4,31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0,48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6 943 610,36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6,79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1,42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230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525 039,70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41,97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0,08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2 130 832,74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24,60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0,44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Обслуживание внутреннего долга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231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525 039,70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41,97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0,08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2 130 832,74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24,60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0,44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Безвозмездные перечисления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240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298 124 154,92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16,87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46,76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343 154 102,46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19,32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70,26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241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291 858 923,92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16,73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45,77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332 444 428,46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19,94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68,06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242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6 265 231,00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27,11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0,98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10 709 674,00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9,91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2,19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Социальное обеспечение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260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9 234 662,03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16,32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1,45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7 378 804,16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9,20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1,51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Пособия по социальной помощи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262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8 434 815,03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16,28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1,32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6 109 541,16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8,16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1,25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263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799 847,00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16,76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0,13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1 269 263,00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23,71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0,26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Прочие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290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2 948 883,87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24,94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0,46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1 557 838,51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4,64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0,32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Поступление нефинансовых активов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1471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215 187 307,53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73,13</w:t>
            </w:r>
          </w:p>
        </w:tc>
        <w:tc>
          <w:tcPr>
            <w:tcW w:w="850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33,75</w:t>
            </w:r>
          </w:p>
        </w:tc>
        <w:tc>
          <w:tcPr>
            <w:tcW w:w="155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10 477 884,65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7,00</w:t>
            </w:r>
          </w:p>
        </w:tc>
        <w:tc>
          <w:tcPr>
            <w:tcW w:w="851" w:type="dxa"/>
            <w:noWrap/>
            <w:vAlign w:val="bottom"/>
          </w:tcPr>
          <w:p w:rsidR="00CA0294" w:rsidRPr="00FE7A47" w:rsidRDefault="00CA0294">
            <w:pPr>
              <w:jc w:val="right"/>
              <w:rPr>
                <w:b/>
                <w:bCs/>
                <w:sz w:val="18"/>
                <w:szCs w:val="18"/>
              </w:rPr>
            </w:pPr>
            <w:r w:rsidRPr="00FE7A47">
              <w:rPr>
                <w:b/>
                <w:bCs/>
                <w:sz w:val="18"/>
                <w:szCs w:val="18"/>
              </w:rPr>
              <w:t>2,15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310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213 947 227,00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74,97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33,55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8 578 316,14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6,13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1,76</w:t>
            </w:r>
          </w:p>
        </w:tc>
      </w:tr>
      <w:tr w:rsidR="00CA0294" w:rsidRPr="00FE7A47" w:rsidTr="00901757">
        <w:trPr>
          <w:cantSplit/>
          <w:trHeight w:val="20"/>
        </w:trPr>
        <w:tc>
          <w:tcPr>
            <w:tcW w:w="2439" w:type="dxa"/>
            <w:shd w:val="clear" w:color="000000" w:fill="FFFFFF"/>
            <w:vAlign w:val="center"/>
          </w:tcPr>
          <w:p w:rsidR="00CA0294" w:rsidRPr="00FE7A47" w:rsidRDefault="00CA0294">
            <w:pPr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340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1 240 080,53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13,99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0,19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1 899 568,51</w:t>
            </w:r>
          </w:p>
        </w:tc>
        <w:tc>
          <w:tcPr>
            <w:tcW w:w="709" w:type="dxa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19,54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CA0294" w:rsidRPr="00FE7A47" w:rsidRDefault="00CA0294">
            <w:pPr>
              <w:jc w:val="right"/>
              <w:rPr>
                <w:sz w:val="18"/>
                <w:szCs w:val="18"/>
              </w:rPr>
            </w:pPr>
            <w:r w:rsidRPr="00FE7A47">
              <w:rPr>
                <w:sz w:val="18"/>
                <w:szCs w:val="18"/>
              </w:rPr>
              <w:t>0,39</w:t>
            </w:r>
          </w:p>
        </w:tc>
      </w:tr>
    </w:tbl>
    <w:p w:rsidR="00CA0294" w:rsidRDefault="00CA0294" w:rsidP="009E36CF">
      <w:pPr>
        <w:ind w:firstLine="567"/>
        <w:jc w:val="both"/>
        <w:rPr>
          <w:sz w:val="26"/>
          <w:szCs w:val="26"/>
        </w:rPr>
      </w:pPr>
    </w:p>
    <w:p w:rsidR="00CA0294" w:rsidRPr="00F67A85" w:rsidRDefault="00CA0294" w:rsidP="00FE7A47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160DC">
        <w:rPr>
          <w:rFonts w:ascii="Times New Roman" w:hAnsi="Times New Roman"/>
          <w:sz w:val="26"/>
          <w:szCs w:val="26"/>
        </w:rPr>
        <w:t xml:space="preserve">Наибольший удельный вес </w:t>
      </w:r>
      <w:r>
        <w:rPr>
          <w:rFonts w:ascii="Times New Roman" w:hAnsi="Times New Roman"/>
          <w:sz w:val="26"/>
          <w:szCs w:val="26"/>
        </w:rPr>
        <w:t>70,26</w:t>
      </w:r>
      <w:r w:rsidRPr="002160DC">
        <w:rPr>
          <w:rFonts w:ascii="Times New Roman" w:hAnsi="Times New Roman"/>
          <w:sz w:val="26"/>
          <w:szCs w:val="26"/>
        </w:rPr>
        <w:t>% в общих расходах бюджета занимают расходы по КОСГУ 240 «</w:t>
      </w:r>
      <w:r w:rsidRPr="002160DC">
        <w:rPr>
          <w:rFonts w:ascii="Times New Roman" w:hAnsi="Times New Roman"/>
          <w:bCs/>
          <w:sz w:val="26"/>
          <w:szCs w:val="26"/>
        </w:rPr>
        <w:t>Безвозмездные перечисления организациям</w:t>
      </w:r>
      <w:r w:rsidRPr="002160DC">
        <w:rPr>
          <w:rFonts w:ascii="Times New Roman" w:hAnsi="Times New Roman"/>
          <w:sz w:val="26"/>
          <w:szCs w:val="26"/>
        </w:rPr>
        <w:t xml:space="preserve">». В абсолютной сумме это составляет </w:t>
      </w:r>
      <w:r>
        <w:rPr>
          <w:rFonts w:ascii="Times New Roman" w:hAnsi="Times New Roman"/>
          <w:sz w:val="26"/>
          <w:szCs w:val="26"/>
        </w:rPr>
        <w:t>343 154 102,46</w:t>
      </w:r>
      <w:r w:rsidRPr="002160DC">
        <w:rPr>
          <w:rFonts w:ascii="Times New Roman" w:hAnsi="Times New Roman"/>
          <w:sz w:val="26"/>
          <w:szCs w:val="26"/>
        </w:rPr>
        <w:t xml:space="preserve"> рублей. По сравнению с 201</w:t>
      </w:r>
      <w:r>
        <w:rPr>
          <w:rFonts w:ascii="Times New Roman" w:hAnsi="Times New Roman"/>
          <w:sz w:val="26"/>
          <w:szCs w:val="26"/>
        </w:rPr>
        <w:t>6</w:t>
      </w:r>
      <w:r w:rsidRPr="002160DC">
        <w:rPr>
          <w:rFonts w:ascii="Times New Roman" w:hAnsi="Times New Roman"/>
          <w:sz w:val="26"/>
          <w:szCs w:val="26"/>
        </w:rPr>
        <w:t xml:space="preserve"> годом их </w:t>
      </w:r>
      <w:r>
        <w:rPr>
          <w:rFonts w:ascii="Times New Roman" w:hAnsi="Times New Roman"/>
          <w:sz w:val="26"/>
          <w:szCs w:val="26"/>
        </w:rPr>
        <w:t xml:space="preserve">абсолютное значение </w:t>
      </w:r>
      <w:r w:rsidRPr="002160DC">
        <w:rPr>
          <w:rFonts w:ascii="Times New Roman" w:hAnsi="Times New Roman"/>
          <w:sz w:val="26"/>
          <w:szCs w:val="26"/>
        </w:rPr>
        <w:t xml:space="preserve">увеличилась в связи с индексацией значений нормативных затрат на оказание муниципальных услуг. Удельный вес расходов по КОСГУ 300 «Поступление нефинансовых активов» по сравнению с прошлым годом снизился на </w:t>
      </w:r>
      <w:r>
        <w:rPr>
          <w:rFonts w:ascii="Times New Roman" w:hAnsi="Times New Roman"/>
          <w:sz w:val="26"/>
          <w:szCs w:val="26"/>
        </w:rPr>
        <w:t>31,79</w:t>
      </w:r>
      <w:r w:rsidRPr="002160DC">
        <w:rPr>
          <w:rFonts w:ascii="Times New Roman" w:hAnsi="Times New Roman"/>
          <w:sz w:val="26"/>
          <w:szCs w:val="26"/>
        </w:rPr>
        <w:t xml:space="preserve"> процентных пункта или на </w:t>
      </w:r>
      <w:r>
        <w:rPr>
          <w:rFonts w:ascii="Times New Roman" w:hAnsi="Times New Roman"/>
          <w:sz w:val="26"/>
          <w:szCs w:val="26"/>
        </w:rPr>
        <w:t>205 368 910,86</w:t>
      </w:r>
      <w:r w:rsidRPr="002160DC">
        <w:rPr>
          <w:rFonts w:ascii="Times New Roman" w:hAnsi="Times New Roman"/>
          <w:sz w:val="26"/>
          <w:szCs w:val="26"/>
        </w:rPr>
        <w:t xml:space="preserve"> рублей, что обусловлено </w:t>
      </w:r>
      <w:r w:rsidRPr="00FE7A47">
        <w:rPr>
          <w:rFonts w:ascii="Times New Roman" w:hAnsi="Times New Roman"/>
          <w:sz w:val="26"/>
          <w:szCs w:val="26"/>
        </w:rPr>
        <w:t>приобретением в 1 квартале 2016 года объектов недвижимого имущества для размещения дошкольных и (или) общеобразовательных учреждений (объект строительства Детский сад, мкр. 3 (№ 2) на 260 мест)</w:t>
      </w:r>
      <w:r w:rsidRPr="00F67A85">
        <w:rPr>
          <w:rFonts w:ascii="Times New Roman" w:hAnsi="Times New Roman"/>
          <w:sz w:val="26"/>
          <w:szCs w:val="26"/>
        </w:rPr>
        <w:t>. Расходы по КОСГУ 210 «</w:t>
      </w:r>
      <w:r w:rsidRPr="00F67A85">
        <w:rPr>
          <w:rFonts w:ascii="Times New Roman" w:hAnsi="Times New Roman"/>
          <w:bCs/>
          <w:sz w:val="26"/>
          <w:szCs w:val="26"/>
        </w:rPr>
        <w:t xml:space="preserve">Оплата труда и начисления на выплаты по оплате труда» </w:t>
      </w:r>
      <w:r w:rsidRPr="00F67A85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1 квартале </w:t>
      </w:r>
      <w:r w:rsidRPr="00F67A85">
        <w:rPr>
          <w:rFonts w:ascii="Times New Roman" w:hAnsi="Times New Roman"/>
          <w:sz w:val="26"/>
          <w:szCs w:val="26"/>
        </w:rPr>
        <w:t>201</w:t>
      </w:r>
      <w:r>
        <w:rPr>
          <w:rFonts w:ascii="Times New Roman" w:hAnsi="Times New Roman"/>
          <w:sz w:val="26"/>
          <w:szCs w:val="26"/>
        </w:rPr>
        <w:t>7</w:t>
      </w:r>
      <w:r w:rsidRPr="00F67A85">
        <w:rPr>
          <w:rFonts w:ascii="Times New Roman" w:hAnsi="Times New Roman"/>
          <w:sz w:val="26"/>
          <w:szCs w:val="26"/>
        </w:rPr>
        <w:t xml:space="preserve"> год</w:t>
      </w:r>
      <w:r>
        <w:rPr>
          <w:rFonts w:ascii="Times New Roman" w:hAnsi="Times New Roman"/>
          <w:sz w:val="26"/>
          <w:szCs w:val="26"/>
        </w:rPr>
        <w:t>а</w:t>
      </w:r>
      <w:r w:rsidRPr="00F67A85">
        <w:rPr>
          <w:rFonts w:ascii="Times New Roman" w:hAnsi="Times New Roman"/>
          <w:sz w:val="26"/>
          <w:szCs w:val="26"/>
        </w:rPr>
        <w:t xml:space="preserve"> составили </w:t>
      </w:r>
      <w:r>
        <w:rPr>
          <w:rFonts w:ascii="Times New Roman" w:hAnsi="Times New Roman"/>
          <w:sz w:val="26"/>
          <w:szCs w:val="26"/>
        </w:rPr>
        <w:t>101 645 821,38</w:t>
      </w:r>
      <w:r w:rsidRPr="00F67A85">
        <w:rPr>
          <w:rFonts w:ascii="Times New Roman" w:hAnsi="Times New Roman"/>
          <w:sz w:val="26"/>
          <w:szCs w:val="26"/>
        </w:rPr>
        <w:t xml:space="preserve"> рублей или </w:t>
      </w:r>
      <w:r>
        <w:rPr>
          <w:rFonts w:ascii="Times New Roman" w:hAnsi="Times New Roman"/>
          <w:sz w:val="26"/>
          <w:szCs w:val="26"/>
        </w:rPr>
        <w:t>23,33</w:t>
      </w:r>
      <w:r w:rsidRPr="00F67A85">
        <w:rPr>
          <w:rFonts w:ascii="Times New Roman" w:hAnsi="Times New Roman"/>
          <w:sz w:val="26"/>
          <w:szCs w:val="26"/>
        </w:rPr>
        <w:t>% к уточненному плану</w:t>
      </w:r>
      <w:r>
        <w:rPr>
          <w:rFonts w:ascii="Times New Roman" w:hAnsi="Times New Roman"/>
          <w:sz w:val="26"/>
          <w:szCs w:val="26"/>
        </w:rPr>
        <w:t>,</w:t>
      </w:r>
      <w:r w:rsidRPr="00F67A85"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</w:rPr>
        <w:t>20,81</w:t>
      </w:r>
      <w:r w:rsidRPr="00F67A85">
        <w:rPr>
          <w:rFonts w:ascii="Times New Roman" w:hAnsi="Times New Roman"/>
          <w:sz w:val="26"/>
          <w:szCs w:val="26"/>
        </w:rPr>
        <w:t>% в общей сумме расходов, в сравнение с 201</w:t>
      </w:r>
      <w:r>
        <w:rPr>
          <w:rFonts w:ascii="Times New Roman" w:hAnsi="Times New Roman"/>
          <w:sz w:val="26"/>
          <w:szCs w:val="26"/>
        </w:rPr>
        <w:t>6</w:t>
      </w:r>
      <w:r w:rsidRPr="00F67A85">
        <w:rPr>
          <w:rFonts w:ascii="Times New Roman" w:hAnsi="Times New Roman"/>
          <w:sz w:val="26"/>
          <w:szCs w:val="26"/>
        </w:rPr>
        <w:t xml:space="preserve"> годом расходы увеличились на сумму </w:t>
      </w:r>
      <w:r>
        <w:rPr>
          <w:rFonts w:ascii="Times New Roman" w:hAnsi="Times New Roman"/>
          <w:sz w:val="26"/>
          <w:szCs w:val="26"/>
        </w:rPr>
        <w:t>12 594 731,04</w:t>
      </w:r>
      <w:r w:rsidRPr="00F67A85">
        <w:rPr>
          <w:rFonts w:ascii="Times New Roman" w:hAnsi="Times New Roman"/>
          <w:sz w:val="26"/>
          <w:szCs w:val="26"/>
        </w:rPr>
        <w:t xml:space="preserve"> рубля, или </w:t>
      </w:r>
      <w:r>
        <w:rPr>
          <w:rFonts w:ascii="Times New Roman" w:hAnsi="Times New Roman"/>
          <w:sz w:val="26"/>
          <w:szCs w:val="26"/>
        </w:rPr>
        <w:t>114,14</w:t>
      </w:r>
      <w:r w:rsidRPr="00F67A85">
        <w:rPr>
          <w:rFonts w:ascii="Times New Roman" w:hAnsi="Times New Roman"/>
          <w:sz w:val="26"/>
          <w:szCs w:val="26"/>
        </w:rPr>
        <w:t xml:space="preserve">% и обусловлено </w:t>
      </w:r>
      <w:r w:rsidRPr="00136B21">
        <w:rPr>
          <w:rFonts w:ascii="Times New Roman" w:hAnsi="Times New Roman"/>
          <w:sz w:val="26"/>
          <w:szCs w:val="26"/>
        </w:rPr>
        <w:t xml:space="preserve">наличием текущей кредиторской задолженности </w:t>
      </w:r>
      <w:r>
        <w:rPr>
          <w:rFonts w:ascii="Times New Roman" w:hAnsi="Times New Roman"/>
          <w:sz w:val="26"/>
          <w:szCs w:val="26"/>
        </w:rPr>
        <w:t>по начислениям на выплаты по оплате труда</w:t>
      </w:r>
      <w:r w:rsidRPr="00136B21">
        <w:rPr>
          <w:rFonts w:ascii="Times New Roman" w:hAnsi="Times New Roman"/>
          <w:sz w:val="26"/>
          <w:szCs w:val="26"/>
        </w:rPr>
        <w:t>. На оплату работ и услуг (КОСГ</w:t>
      </w:r>
      <w:r w:rsidRPr="00F67A85">
        <w:rPr>
          <w:rFonts w:ascii="Times New Roman" w:hAnsi="Times New Roman"/>
          <w:sz w:val="26"/>
          <w:szCs w:val="26"/>
        </w:rPr>
        <w:t xml:space="preserve">У 220) направлено расходов в сумме </w:t>
      </w:r>
      <w:r>
        <w:rPr>
          <w:rFonts w:ascii="Times New Roman" w:hAnsi="Times New Roman"/>
          <w:sz w:val="26"/>
          <w:szCs w:val="26"/>
        </w:rPr>
        <w:t>22 093 984,29</w:t>
      </w:r>
      <w:r w:rsidRPr="00F67A85">
        <w:rPr>
          <w:rFonts w:ascii="Times New Roman" w:hAnsi="Times New Roman"/>
          <w:sz w:val="26"/>
          <w:szCs w:val="26"/>
        </w:rPr>
        <w:t xml:space="preserve"> рублей, что составляет </w:t>
      </w:r>
      <w:r>
        <w:rPr>
          <w:rFonts w:ascii="Times New Roman" w:hAnsi="Times New Roman"/>
          <w:sz w:val="26"/>
          <w:szCs w:val="26"/>
        </w:rPr>
        <w:t>7,72</w:t>
      </w:r>
      <w:r w:rsidRPr="00F67A85">
        <w:rPr>
          <w:rFonts w:ascii="Times New Roman" w:hAnsi="Times New Roman"/>
          <w:sz w:val="26"/>
          <w:szCs w:val="26"/>
        </w:rPr>
        <w:t xml:space="preserve">% от плана и </w:t>
      </w:r>
      <w:r>
        <w:rPr>
          <w:rFonts w:ascii="Times New Roman" w:hAnsi="Times New Roman"/>
          <w:sz w:val="26"/>
          <w:szCs w:val="26"/>
        </w:rPr>
        <w:t>4,52</w:t>
      </w:r>
      <w:r w:rsidRPr="00F67A85">
        <w:rPr>
          <w:rFonts w:ascii="Times New Roman" w:hAnsi="Times New Roman"/>
          <w:sz w:val="26"/>
          <w:szCs w:val="26"/>
        </w:rPr>
        <w:t xml:space="preserve">% в общей сумме расходов. Расходы произведены в пределах бюджетных обязательств, по факту выполненных работ, предоставленных услуг. В сравнение с </w:t>
      </w:r>
      <w:r>
        <w:rPr>
          <w:rFonts w:ascii="Times New Roman" w:hAnsi="Times New Roman"/>
          <w:sz w:val="26"/>
          <w:szCs w:val="26"/>
        </w:rPr>
        <w:t xml:space="preserve">1 кварталом </w:t>
      </w:r>
      <w:r w:rsidRPr="00F67A85">
        <w:rPr>
          <w:rFonts w:ascii="Times New Roman" w:hAnsi="Times New Roman"/>
          <w:sz w:val="26"/>
          <w:szCs w:val="26"/>
        </w:rPr>
        <w:t>201</w:t>
      </w:r>
      <w:r>
        <w:rPr>
          <w:rFonts w:ascii="Times New Roman" w:hAnsi="Times New Roman"/>
          <w:sz w:val="26"/>
          <w:szCs w:val="26"/>
        </w:rPr>
        <w:t>6</w:t>
      </w:r>
      <w:r w:rsidRPr="00F67A85">
        <w:rPr>
          <w:rFonts w:ascii="Times New Roman" w:hAnsi="Times New Roman"/>
          <w:sz w:val="26"/>
          <w:szCs w:val="26"/>
        </w:rPr>
        <w:t xml:space="preserve"> годом расходы </w:t>
      </w:r>
      <w:r>
        <w:rPr>
          <w:rFonts w:ascii="Times New Roman" w:hAnsi="Times New Roman"/>
          <w:sz w:val="26"/>
          <w:szCs w:val="26"/>
        </w:rPr>
        <w:t>уменьшились на 438 415,62</w:t>
      </w:r>
      <w:r w:rsidRPr="00F67A85">
        <w:rPr>
          <w:rFonts w:ascii="Times New Roman" w:hAnsi="Times New Roman"/>
          <w:sz w:val="26"/>
          <w:szCs w:val="26"/>
        </w:rPr>
        <w:t xml:space="preserve"> рубля, или </w:t>
      </w:r>
      <w:r>
        <w:rPr>
          <w:rFonts w:ascii="Times New Roman" w:hAnsi="Times New Roman"/>
          <w:sz w:val="26"/>
          <w:szCs w:val="26"/>
        </w:rPr>
        <w:t>1,95</w:t>
      </w:r>
      <w:r w:rsidRPr="00F67A85">
        <w:rPr>
          <w:rFonts w:ascii="Times New Roman" w:hAnsi="Times New Roman"/>
          <w:sz w:val="26"/>
          <w:szCs w:val="26"/>
        </w:rPr>
        <w:t>%.</w:t>
      </w:r>
    </w:p>
    <w:p w:rsidR="00CA0294" w:rsidRDefault="00CA0294" w:rsidP="00901757">
      <w:pPr>
        <w:ind w:firstLine="708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Основная часть расходов муниципальных бюджетных и автономных учреждений</w:t>
      </w:r>
      <w:r>
        <w:rPr>
          <w:sz w:val="26"/>
          <w:szCs w:val="26"/>
        </w:rPr>
        <w:t xml:space="preserve"> в части выполнения муниципальных заданий, а также реализации мероприятий в рамках субсидий на иные цели приходится</w:t>
      </w:r>
      <w:r w:rsidRPr="002E58BF">
        <w:rPr>
          <w:sz w:val="26"/>
          <w:szCs w:val="26"/>
        </w:rPr>
        <w:t xml:space="preserve"> на «Оплату труда и начисления на выплаты по оплате труда» в сумме </w:t>
      </w:r>
      <w:r>
        <w:rPr>
          <w:sz w:val="26"/>
          <w:szCs w:val="26"/>
        </w:rPr>
        <w:t>226 286 596,08</w:t>
      </w:r>
      <w:r w:rsidRPr="002E58BF">
        <w:rPr>
          <w:sz w:val="26"/>
          <w:szCs w:val="26"/>
        </w:rPr>
        <w:t xml:space="preserve"> рубл</w:t>
      </w:r>
      <w:r>
        <w:rPr>
          <w:sz w:val="26"/>
          <w:szCs w:val="26"/>
        </w:rPr>
        <w:t>ей</w:t>
      </w:r>
      <w:r w:rsidRPr="002E58BF">
        <w:rPr>
          <w:sz w:val="26"/>
          <w:szCs w:val="26"/>
        </w:rPr>
        <w:t xml:space="preserve">, что составляет </w:t>
      </w:r>
      <w:r>
        <w:rPr>
          <w:sz w:val="26"/>
          <w:szCs w:val="26"/>
        </w:rPr>
        <w:t>17,88</w:t>
      </w:r>
      <w:r w:rsidRPr="002E58BF">
        <w:rPr>
          <w:sz w:val="26"/>
          <w:szCs w:val="26"/>
        </w:rPr>
        <w:t xml:space="preserve">% к уточненному плану, удельный вес в общем объеме расходов муниципальных бюджетных и автономных учреждений за отчетный период составляет </w:t>
      </w:r>
      <w:r>
        <w:rPr>
          <w:sz w:val="26"/>
          <w:szCs w:val="26"/>
        </w:rPr>
        <w:t>74,82</w:t>
      </w:r>
      <w:r w:rsidRPr="002E58BF">
        <w:rPr>
          <w:sz w:val="26"/>
          <w:szCs w:val="26"/>
        </w:rPr>
        <w:t xml:space="preserve">%. Следующие по весомости в расходах муниципальных учреждений занимают расходы на «Оплату работ, услуг» в сумме </w:t>
      </w:r>
      <w:r>
        <w:rPr>
          <w:sz w:val="26"/>
          <w:szCs w:val="26"/>
        </w:rPr>
        <w:t xml:space="preserve">63 231 820,76 </w:t>
      </w:r>
      <w:r w:rsidRPr="002E58BF">
        <w:rPr>
          <w:sz w:val="26"/>
          <w:szCs w:val="26"/>
        </w:rPr>
        <w:t>рубл</w:t>
      </w:r>
      <w:r>
        <w:rPr>
          <w:sz w:val="26"/>
          <w:szCs w:val="26"/>
        </w:rPr>
        <w:t>ей</w:t>
      </w:r>
      <w:r w:rsidRPr="002E58BF">
        <w:rPr>
          <w:sz w:val="26"/>
          <w:szCs w:val="26"/>
        </w:rPr>
        <w:t xml:space="preserve"> или </w:t>
      </w:r>
      <w:r>
        <w:rPr>
          <w:sz w:val="26"/>
          <w:szCs w:val="26"/>
        </w:rPr>
        <w:t>26,49</w:t>
      </w:r>
      <w:r w:rsidRPr="002E58BF">
        <w:rPr>
          <w:sz w:val="26"/>
          <w:szCs w:val="26"/>
        </w:rPr>
        <w:t xml:space="preserve">% к уточненному плану и </w:t>
      </w:r>
      <w:r>
        <w:rPr>
          <w:sz w:val="26"/>
          <w:szCs w:val="26"/>
        </w:rPr>
        <w:t>20,91</w:t>
      </w:r>
      <w:r w:rsidRPr="002E58BF">
        <w:rPr>
          <w:sz w:val="26"/>
          <w:szCs w:val="26"/>
        </w:rPr>
        <w:t>% в общем объеме расходов муниципальных учреждений.</w:t>
      </w:r>
    </w:p>
    <w:p w:rsidR="00CA0294" w:rsidRPr="00F67A85" w:rsidRDefault="00CA0294" w:rsidP="00FE7A47">
      <w:pPr>
        <w:ind w:firstLine="708"/>
        <w:jc w:val="both"/>
        <w:rPr>
          <w:sz w:val="26"/>
          <w:szCs w:val="26"/>
        </w:rPr>
      </w:pPr>
    </w:p>
    <w:p w:rsidR="00CA0294" w:rsidRPr="000C328C" w:rsidRDefault="00CA0294" w:rsidP="00560E48">
      <w:pPr>
        <w:ind w:firstLine="708"/>
        <w:jc w:val="both"/>
        <w:rPr>
          <w:sz w:val="26"/>
          <w:szCs w:val="26"/>
        </w:rPr>
      </w:pPr>
      <w:r w:rsidRPr="000C328C">
        <w:rPr>
          <w:sz w:val="26"/>
          <w:szCs w:val="26"/>
        </w:rPr>
        <w:t xml:space="preserve">Расходование средств бюджета города Пыть-Яха осуществлялось 2 главными распорядителями средств бюджета города Пыть-Яха, в ведении которых на конец </w:t>
      </w:r>
      <w:r>
        <w:rPr>
          <w:sz w:val="26"/>
          <w:szCs w:val="26"/>
        </w:rPr>
        <w:t>отчетного периода</w:t>
      </w:r>
      <w:r w:rsidRPr="000C328C">
        <w:rPr>
          <w:sz w:val="26"/>
          <w:szCs w:val="26"/>
        </w:rPr>
        <w:t xml:space="preserve"> находилось 29 муниципальных учреждений, в том числе – 4 казенных, 15 автономных и 10 бюджетных учреждений.</w:t>
      </w:r>
    </w:p>
    <w:p w:rsidR="00CA0294" w:rsidRPr="000C328C" w:rsidRDefault="00CA0294" w:rsidP="00560E48">
      <w:pPr>
        <w:ind w:firstLine="709"/>
        <w:jc w:val="both"/>
        <w:rPr>
          <w:sz w:val="26"/>
          <w:szCs w:val="26"/>
        </w:rPr>
      </w:pPr>
      <w:r w:rsidRPr="000C328C">
        <w:rPr>
          <w:sz w:val="26"/>
          <w:szCs w:val="26"/>
        </w:rPr>
        <w:t xml:space="preserve">Исполнение расходов бюджета города Пыть-Яха за </w:t>
      </w:r>
      <w:r>
        <w:rPr>
          <w:sz w:val="26"/>
          <w:szCs w:val="26"/>
        </w:rPr>
        <w:t xml:space="preserve">1 квартал </w:t>
      </w:r>
      <w:r w:rsidRPr="000C328C">
        <w:rPr>
          <w:sz w:val="26"/>
          <w:szCs w:val="26"/>
        </w:rPr>
        <w:t>201</w:t>
      </w:r>
      <w:r>
        <w:rPr>
          <w:sz w:val="26"/>
          <w:szCs w:val="26"/>
        </w:rPr>
        <w:t>7</w:t>
      </w:r>
      <w:r w:rsidRPr="000C328C">
        <w:rPr>
          <w:sz w:val="26"/>
          <w:szCs w:val="26"/>
        </w:rPr>
        <w:t xml:space="preserve"> год</w:t>
      </w:r>
      <w:r>
        <w:rPr>
          <w:sz w:val="26"/>
          <w:szCs w:val="26"/>
        </w:rPr>
        <w:t>а</w:t>
      </w:r>
      <w:r w:rsidRPr="000C328C">
        <w:rPr>
          <w:sz w:val="26"/>
          <w:szCs w:val="26"/>
        </w:rPr>
        <w:t xml:space="preserve"> в ведомственном разрезе представлено </w:t>
      </w:r>
      <w:r w:rsidRPr="001147CF">
        <w:rPr>
          <w:sz w:val="26"/>
          <w:szCs w:val="26"/>
        </w:rPr>
        <w:t xml:space="preserve">в приложении № </w:t>
      </w:r>
      <w:r>
        <w:rPr>
          <w:sz w:val="26"/>
          <w:szCs w:val="26"/>
        </w:rPr>
        <w:t>5</w:t>
      </w:r>
      <w:r w:rsidRPr="000C328C">
        <w:rPr>
          <w:sz w:val="26"/>
          <w:szCs w:val="26"/>
        </w:rPr>
        <w:t xml:space="preserve"> к настоящей пояснительной записке.</w:t>
      </w:r>
    </w:p>
    <w:p w:rsidR="00CA0294" w:rsidRPr="00B848E5" w:rsidRDefault="00CA0294" w:rsidP="00560E48">
      <w:pPr>
        <w:ind w:firstLine="567"/>
        <w:jc w:val="both"/>
        <w:rPr>
          <w:sz w:val="26"/>
          <w:szCs w:val="26"/>
        </w:rPr>
      </w:pPr>
      <w:r w:rsidRPr="00B848E5">
        <w:rPr>
          <w:sz w:val="26"/>
          <w:szCs w:val="26"/>
        </w:rPr>
        <w:t>Из них:</w:t>
      </w:r>
    </w:p>
    <w:tbl>
      <w:tblPr>
        <w:tblW w:w="9634" w:type="dxa"/>
        <w:tblInd w:w="113" w:type="dxa"/>
        <w:tblLook w:val="00A0"/>
      </w:tblPr>
      <w:tblGrid>
        <w:gridCol w:w="7083"/>
        <w:gridCol w:w="638"/>
        <w:gridCol w:w="1913"/>
      </w:tblGrid>
      <w:tr w:rsidR="00CA0294" w:rsidRPr="00B848E5" w:rsidTr="00560E48">
        <w:trPr>
          <w:trHeight w:val="99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B848E5" w:rsidRDefault="00CA0294" w:rsidP="007F6C09">
            <w:pPr>
              <w:jc w:val="center"/>
              <w:rPr>
                <w:sz w:val="20"/>
                <w:szCs w:val="20"/>
              </w:rPr>
            </w:pPr>
            <w:r w:rsidRPr="00B848E5">
              <w:rPr>
                <w:sz w:val="20"/>
                <w:szCs w:val="20"/>
              </w:rPr>
              <w:t xml:space="preserve">Наименование главного распорядителя </w:t>
            </w:r>
          </w:p>
          <w:p w:rsidR="00CA0294" w:rsidRPr="00B848E5" w:rsidRDefault="00CA0294" w:rsidP="007F6C09">
            <w:pPr>
              <w:jc w:val="center"/>
              <w:rPr>
                <w:sz w:val="20"/>
                <w:szCs w:val="20"/>
              </w:rPr>
            </w:pPr>
            <w:r w:rsidRPr="00B848E5">
              <w:rPr>
                <w:sz w:val="20"/>
                <w:szCs w:val="20"/>
              </w:rPr>
              <w:t>бюджетных средств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B848E5" w:rsidRDefault="00CA0294" w:rsidP="007F6C09">
            <w:pPr>
              <w:jc w:val="center"/>
              <w:rPr>
                <w:sz w:val="20"/>
                <w:szCs w:val="20"/>
              </w:rPr>
            </w:pPr>
            <w:r w:rsidRPr="00B848E5">
              <w:rPr>
                <w:sz w:val="20"/>
                <w:szCs w:val="20"/>
              </w:rPr>
              <w:t>Вед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B848E5" w:rsidRDefault="00CA0294" w:rsidP="00560E48">
            <w:pPr>
              <w:jc w:val="center"/>
              <w:rPr>
                <w:sz w:val="20"/>
                <w:szCs w:val="20"/>
              </w:rPr>
            </w:pPr>
            <w:r w:rsidRPr="00B848E5">
              <w:rPr>
                <w:sz w:val="20"/>
                <w:szCs w:val="20"/>
              </w:rPr>
              <w:t xml:space="preserve">% освоения выделенных бюджетных ассигнований на </w:t>
            </w:r>
            <w:r>
              <w:rPr>
                <w:sz w:val="20"/>
                <w:szCs w:val="20"/>
              </w:rPr>
              <w:t>2017 год</w:t>
            </w:r>
            <w:r w:rsidRPr="00B848E5">
              <w:rPr>
                <w:sz w:val="20"/>
                <w:szCs w:val="20"/>
              </w:rPr>
              <w:t xml:space="preserve"> </w:t>
            </w:r>
          </w:p>
        </w:tc>
      </w:tr>
      <w:tr w:rsidR="00CA0294" w:rsidRPr="00B848E5" w:rsidTr="00560E48">
        <w:trPr>
          <w:trHeight w:val="33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B848E5" w:rsidRDefault="00CA0294" w:rsidP="007F6C09">
            <w:pPr>
              <w:rPr>
                <w:sz w:val="20"/>
                <w:szCs w:val="20"/>
              </w:rPr>
            </w:pPr>
            <w:r w:rsidRPr="00B848E5">
              <w:rPr>
                <w:sz w:val="20"/>
                <w:szCs w:val="20"/>
              </w:rPr>
              <w:t>МКУ Дума г. Пыть-Яха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B848E5" w:rsidRDefault="00CA0294" w:rsidP="007F6C09">
            <w:pPr>
              <w:jc w:val="center"/>
              <w:rPr>
                <w:sz w:val="20"/>
                <w:szCs w:val="20"/>
              </w:rPr>
            </w:pPr>
            <w:r w:rsidRPr="00B848E5">
              <w:rPr>
                <w:sz w:val="20"/>
                <w:szCs w:val="20"/>
              </w:rPr>
              <w:t>010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B848E5" w:rsidRDefault="00CA0294" w:rsidP="007F6C0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19,66</w:t>
            </w:r>
          </w:p>
        </w:tc>
      </w:tr>
      <w:tr w:rsidR="00CA0294" w:rsidRPr="00B848E5" w:rsidTr="00560E48">
        <w:trPr>
          <w:trHeight w:val="33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Pr="00B848E5" w:rsidRDefault="00CA0294" w:rsidP="007F6C09">
            <w:pPr>
              <w:rPr>
                <w:sz w:val="20"/>
                <w:szCs w:val="20"/>
              </w:rPr>
            </w:pPr>
            <w:r w:rsidRPr="00B848E5">
              <w:rPr>
                <w:sz w:val="20"/>
                <w:szCs w:val="20"/>
              </w:rPr>
              <w:t>МКУ Администрация г. Пыть-Яха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B848E5" w:rsidRDefault="00CA0294" w:rsidP="007F6C09">
            <w:pPr>
              <w:jc w:val="center"/>
              <w:rPr>
                <w:sz w:val="20"/>
                <w:szCs w:val="20"/>
              </w:rPr>
            </w:pPr>
            <w:r w:rsidRPr="00B848E5">
              <w:rPr>
                <w:sz w:val="20"/>
                <w:szCs w:val="20"/>
              </w:rPr>
              <w:t>040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Pr="00B848E5" w:rsidRDefault="00CA0294" w:rsidP="007F6C0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17,60</w:t>
            </w:r>
          </w:p>
        </w:tc>
      </w:tr>
    </w:tbl>
    <w:p w:rsidR="00CA0294" w:rsidRDefault="00CA0294" w:rsidP="009E36CF">
      <w:pPr>
        <w:ind w:firstLine="567"/>
        <w:jc w:val="both"/>
        <w:rPr>
          <w:sz w:val="26"/>
          <w:szCs w:val="26"/>
        </w:rPr>
      </w:pPr>
    </w:p>
    <w:p w:rsidR="00CA0294" w:rsidRPr="0077507E" w:rsidRDefault="00CA0294" w:rsidP="00560E48">
      <w:pPr>
        <w:pStyle w:val="BodyTextIndent3"/>
        <w:spacing w:after="0"/>
        <w:ind w:left="0" w:firstLine="709"/>
        <w:jc w:val="both"/>
        <w:rPr>
          <w:sz w:val="26"/>
          <w:szCs w:val="26"/>
        </w:rPr>
      </w:pPr>
      <w:r w:rsidRPr="0077507E">
        <w:rPr>
          <w:sz w:val="26"/>
          <w:szCs w:val="26"/>
        </w:rPr>
        <w:t>Причинами неполного использования бюджетных ассигнований, характерными для главных распорядителей средств бюджета города Пыть-Яха, в основном являются (приложение № 3 к настоящей пояснительной записке):</w:t>
      </w:r>
    </w:p>
    <w:p w:rsidR="00CA0294" w:rsidRDefault="00CA0294" w:rsidP="00560E48">
      <w:pPr>
        <w:shd w:val="clear" w:color="auto" w:fill="FFFFFF"/>
        <w:ind w:right="-185" w:firstLine="709"/>
        <w:jc w:val="both"/>
        <w:rPr>
          <w:sz w:val="26"/>
          <w:szCs w:val="26"/>
        </w:rPr>
      </w:pPr>
      <w:r w:rsidRPr="0077507E">
        <w:rPr>
          <w:sz w:val="26"/>
          <w:szCs w:val="26"/>
        </w:rPr>
        <w:t xml:space="preserve">- </w:t>
      </w:r>
      <w:r>
        <w:rPr>
          <w:sz w:val="26"/>
          <w:szCs w:val="26"/>
        </w:rPr>
        <w:t>длительность проведения конкурсных процедур;</w:t>
      </w:r>
    </w:p>
    <w:p w:rsidR="00CA0294" w:rsidRPr="0077507E" w:rsidRDefault="00CA0294" w:rsidP="00560E48">
      <w:pPr>
        <w:shd w:val="clear" w:color="auto" w:fill="FFFFFF"/>
        <w:ind w:right="-185"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сезонность осуществления расходов</w:t>
      </w:r>
    </w:p>
    <w:p w:rsidR="00CA0294" w:rsidRPr="0077507E" w:rsidRDefault="00CA0294" w:rsidP="00560E48">
      <w:pPr>
        <w:shd w:val="clear" w:color="auto" w:fill="FFFFFF"/>
        <w:ind w:right="-185" w:firstLine="709"/>
        <w:jc w:val="both"/>
        <w:rPr>
          <w:sz w:val="26"/>
          <w:szCs w:val="26"/>
        </w:rPr>
      </w:pPr>
      <w:r w:rsidRPr="0077507E">
        <w:rPr>
          <w:sz w:val="26"/>
          <w:szCs w:val="26"/>
        </w:rPr>
        <w:t>- оплата товаров, работ, услуг за фактически произведенные расходы на основании актов выполненных работ и иных подтверждающих документов;</w:t>
      </w:r>
    </w:p>
    <w:p w:rsidR="00CA0294" w:rsidRPr="009B592D" w:rsidRDefault="00CA0294" w:rsidP="00560E48">
      <w:pPr>
        <w:ind w:firstLine="709"/>
        <w:jc w:val="both"/>
        <w:rPr>
          <w:sz w:val="26"/>
          <w:szCs w:val="26"/>
        </w:rPr>
      </w:pPr>
      <w:r w:rsidRPr="0077507E">
        <w:rPr>
          <w:sz w:val="26"/>
          <w:szCs w:val="26"/>
        </w:rPr>
        <w:t>- заявительный характер выплат пособий, компенсаций, субсидий юридическим лицам.</w:t>
      </w:r>
    </w:p>
    <w:p w:rsidR="00CA0294" w:rsidRPr="002E58BF" w:rsidRDefault="00CA0294" w:rsidP="009E36CF">
      <w:pPr>
        <w:ind w:firstLine="567"/>
        <w:jc w:val="both"/>
        <w:rPr>
          <w:sz w:val="26"/>
          <w:szCs w:val="26"/>
        </w:rPr>
      </w:pPr>
    </w:p>
    <w:p w:rsidR="00CA0294" w:rsidRPr="002E58BF" w:rsidRDefault="00CA0294" w:rsidP="00964EC7">
      <w:pPr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Публичные нормативные обязательства, составляющие </w:t>
      </w:r>
      <w:r>
        <w:rPr>
          <w:sz w:val="26"/>
          <w:szCs w:val="26"/>
        </w:rPr>
        <w:t xml:space="preserve">2,12 </w:t>
      </w:r>
      <w:r w:rsidRPr="002E58BF">
        <w:rPr>
          <w:sz w:val="26"/>
          <w:szCs w:val="26"/>
        </w:rPr>
        <w:t xml:space="preserve">% в общем объеме расходов бюджета города, исполнены за </w:t>
      </w:r>
      <w:r>
        <w:rPr>
          <w:sz w:val="26"/>
          <w:szCs w:val="26"/>
        </w:rPr>
        <w:t>1</w:t>
      </w:r>
      <w:r w:rsidRPr="002E58BF">
        <w:rPr>
          <w:sz w:val="26"/>
          <w:szCs w:val="26"/>
        </w:rPr>
        <w:t xml:space="preserve"> квартал 201</w:t>
      </w:r>
      <w:r>
        <w:rPr>
          <w:sz w:val="26"/>
          <w:szCs w:val="26"/>
        </w:rPr>
        <w:t>7</w:t>
      </w:r>
      <w:r w:rsidRPr="002E58BF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10 449 874,56</w:t>
      </w:r>
      <w:r w:rsidRPr="002E58BF">
        <w:rPr>
          <w:sz w:val="26"/>
          <w:szCs w:val="26"/>
        </w:rPr>
        <w:t xml:space="preserve"> рублей, или на </w:t>
      </w:r>
      <w:r>
        <w:rPr>
          <w:sz w:val="26"/>
          <w:szCs w:val="26"/>
        </w:rPr>
        <w:t>17,80</w:t>
      </w:r>
      <w:r w:rsidRPr="002E58BF">
        <w:rPr>
          <w:sz w:val="26"/>
          <w:szCs w:val="26"/>
        </w:rPr>
        <w:t xml:space="preserve">% к уточненному плану на год (приложение </w:t>
      </w:r>
      <w:r>
        <w:rPr>
          <w:sz w:val="26"/>
          <w:szCs w:val="26"/>
        </w:rPr>
        <w:t>7</w:t>
      </w:r>
      <w:r w:rsidRPr="002E58BF">
        <w:rPr>
          <w:sz w:val="26"/>
          <w:szCs w:val="26"/>
        </w:rPr>
        <w:t xml:space="preserve"> к настоящей пояснительной записке).</w:t>
      </w:r>
    </w:p>
    <w:p w:rsidR="00CA0294" w:rsidRPr="002E58BF" w:rsidRDefault="00CA0294" w:rsidP="00964EC7">
      <w:pPr>
        <w:ind w:firstLine="708"/>
        <w:jc w:val="both"/>
        <w:rPr>
          <w:bCs/>
          <w:color w:val="000000"/>
          <w:sz w:val="26"/>
          <w:szCs w:val="26"/>
        </w:rPr>
      </w:pPr>
    </w:p>
    <w:p w:rsidR="00CA0294" w:rsidRDefault="00CA0294" w:rsidP="00964EC7">
      <w:pPr>
        <w:ind w:firstLine="708"/>
        <w:jc w:val="both"/>
        <w:rPr>
          <w:sz w:val="26"/>
          <w:szCs w:val="26"/>
        </w:rPr>
      </w:pPr>
      <w:r w:rsidRPr="002E58BF">
        <w:rPr>
          <w:bCs/>
          <w:color w:val="000000"/>
          <w:sz w:val="26"/>
          <w:szCs w:val="26"/>
        </w:rPr>
        <w:t xml:space="preserve">Расходы бюджета города в 1 квартале 2016 года направленных на реализацию указов Президента Российской Федерации от 7 мая 2012 г., от 1 июня 2012 г., от 28 декабря 2012 г. исполнены в сумме </w:t>
      </w:r>
      <w:r>
        <w:rPr>
          <w:bCs/>
          <w:color w:val="000000"/>
          <w:sz w:val="26"/>
          <w:szCs w:val="26"/>
        </w:rPr>
        <w:t>159 999 196,71</w:t>
      </w:r>
      <w:r w:rsidRPr="002E58BF">
        <w:rPr>
          <w:bCs/>
          <w:color w:val="000000"/>
          <w:sz w:val="26"/>
          <w:szCs w:val="26"/>
        </w:rPr>
        <w:t xml:space="preserve"> рублей или </w:t>
      </w:r>
      <w:r>
        <w:rPr>
          <w:bCs/>
          <w:color w:val="000000"/>
          <w:sz w:val="26"/>
          <w:szCs w:val="26"/>
        </w:rPr>
        <w:t>17,92</w:t>
      </w:r>
      <w:r w:rsidRPr="002E58BF">
        <w:rPr>
          <w:bCs/>
          <w:color w:val="000000"/>
          <w:sz w:val="26"/>
          <w:szCs w:val="26"/>
        </w:rPr>
        <w:t xml:space="preserve">% от уточненного плана (приложение </w:t>
      </w:r>
      <w:r>
        <w:rPr>
          <w:bCs/>
          <w:color w:val="000000"/>
          <w:sz w:val="26"/>
          <w:szCs w:val="26"/>
        </w:rPr>
        <w:t>8</w:t>
      </w:r>
      <w:r w:rsidRPr="002E58BF">
        <w:rPr>
          <w:bCs/>
          <w:color w:val="000000"/>
          <w:sz w:val="26"/>
          <w:szCs w:val="26"/>
        </w:rPr>
        <w:t xml:space="preserve"> </w:t>
      </w:r>
      <w:r w:rsidRPr="002E58BF">
        <w:rPr>
          <w:sz w:val="26"/>
          <w:szCs w:val="26"/>
        </w:rPr>
        <w:t>к настоящей пояснительной записке)</w:t>
      </w:r>
      <w:r>
        <w:rPr>
          <w:sz w:val="26"/>
          <w:szCs w:val="26"/>
        </w:rPr>
        <w:t>.</w:t>
      </w:r>
    </w:p>
    <w:p w:rsidR="00CA0294" w:rsidRDefault="00CA0294" w:rsidP="00FE5DEE">
      <w:pPr>
        <w:ind w:firstLine="567"/>
        <w:jc w:val="both"/>
        <w:rPr>
          <w:sz w:val="26"/>
          <w:szCs w:val="26"/>
        </w:rPr>
      </w:pPr>
      <w:r w:rsidRPr="005C6FE2">
        <w:rPr>
          <w:bCs/>
          <w:sz w:val="26"/>
          <w:szCs w:val="26"/>
        </w:rPr>
        <w:t>Достижение целевых показателей по средней заработной плате отдельных категорий работников, в соответствии с Указами Президента Российской Федерации от 07 мая 2012 г. №597 «О мероприятиях по реализации государственной социальной политики», от 01 июня 2012 г. №761 «О национальной стратегии действий в интересах детей на 2012 – 2017 годы» за 1 квартал 2017 года</w:t>
      </w:r>
      <w:r>
        <w:rPr>
          <w:bCs/>
          <w:sz w:val="26"/>
          <w:szCs w:val="26"/>
        </w:rPr>
        <w:t xml:space="preserve"> представлена в приложении № 9 к настоящей пояснительной записке и диаграмме и</w:t>
      </w:r>
      <w:r w:rsidRPr="005C6FE2">
        <w:rPr>
          <w:bCs/>
          <w:sz w:val="26"/>
          <w:szCs w:val="26"/>
        </w:rPr>
        <w:t xml:space="preserve"> </w:t>
      </w:r>
      <w:r w:rsidRPr="005C6FE2">
        <w:rPr>
          <w:sz w:val="26"/>
          <w:szCs w:val="26"/>
        </w:rPr>
        <w:t>сложились следующим образом:</w:t>
      </w:r>
    </w:p>
    <w:p w:rsidR="00CA0294" w:rsidRPr="005C6FE2" w:rsidRDefault="00CA0294" w:rsidP="00FE5DEE">
      <w:pPr>
        <w:ind w:firstLine="567"/>
        <w:jc w:val="both"/>
        <w:rPr>
          <w:sz w:val="26"/>
          <w:szCs w:val="26"/>
        </w:rPr>
      </w:pPr>
    </w:p>
    <w:p w:rsidR="00CA0294" w:rsidRDefault="00CA0294" w:rsidP="00901757">
      <w:pPr>
        <w:jc w:val="both"/>
        <w:rPr>
          <w:sz w:val="26"/>
          <w:szCs w:val="26"/>
        </w:rPr>
      </w:pPr>
      <w:r w:rsidRPr="0089091A">
        <w:rPr>
          <w:noProof/>
          <w:sz w:val="26"/>
          <w:szCs w:val="26"/>
        </w:rPr>
        <w:object w:dxaOrig="8862" w:dyaOrig="81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80.6pt;height:416.4pt;visibility:visible" o:ole="">
            <v:imagedata r:id="rId5" o:title="" croptop="-1317f" cropbottom="-1737f" cropleft="-4689f" cropright="-784f"/>
            <o:lock v:ext="edit" aspectratio="f"/>
          </v:shape>
          <o:OLEObject Type="Embed" ProgID="Excel.Chart.8" ShapeID="Диаграмма 1" DrawAspect="Content" ObjectID="_1557657730" r:id="rId6"/>
        </w:object>
      </w:r>
    </w:p>
    <w:p w:rsidR="00CA0294" w:rsidRDefault="00CA0294" w:rsidP="00901757">
      <w:pPr>
        <w:jc w:val="both"/>
        <w:rPr>
          <w:sz w:val="26"/>
          <w:szCs w:val="26"/>
        </w:rPr>
      </w:pPr>
    </w:p>
    <w:p w:rsidR="00CA0294" w:rsidRDefault="00CA0294" w:rsidP="00901757">
      <w:pPr>
        <w:jc w:val="both"/>
        <w:rPr>
          <w:sz w:val="26"/>
          <w:szCs w:val="26"/>
        </w:rPr>
      </w:pPr>
    </w:p>
    <w:p w:rsidR="00CA0294" w:rsidRDefault="00CA0294" w:rsidP="00901757">
      <w:pPr>
        <w:jc w:val="both"/>
        <w:rPr>
          <w:sz w:val="26"/>
          <w:szCs w:val="26"/>
        </w:rPr>
      </w:pPr>
    </w:p>
    <w:p w:rsidR="00CA0294" w:rsidRDefault="00CA0294" w:rsidP="00901757">
      <w:pPr>
        <w:jc w:val="both"/>
        <w:rPr>
          <w:sz w:val="26"/>
          <w:szCs w:val="26"/>
        </w:rPr>
      </w:pPr>
    </w:p>
    <w:p w:rsidR="00CA0294" w:rsidRDefault="00CA0294" w:rsidP="00AF3E7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Информация о капитальных вложениях в объекты муниципальной собственности представлены в таблице 6</w:t>
      </w:r>
    </w:p>
    <w:p w:rsidR="00CA0294" w:rsidRDefault="00CA0294" w:rsidP="00901757">
      <w:pPr>
        <w:jc w:val="both"/>
        <w:rPr>
          <w:sz w:val="26"/>
          <w:szCs w:val="26"/>
        </w:rPr>
      </w:pPr>
    </w:p>
    <w:p w:rsidR="00CA0294" w:rsidRDefault="00CA0294" w:rsidP="00E6305B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6</w:t>
      </w:r>
    </w:p>
    <w:p w:rsidR="00CA0294" w:rsidRDefault="00CA0294" w:rsidP="00E6305B">
      <w:pPr>
        <w:jc w:val="right"/>
        <w:rPr>
          <w:sz w:val="26"/>
          <w:szCs w:val="26"/>
        </w:rPr>
      </w:pPr>
      <w:r>
        <w:rPr>
          <w:sz w:val="26"/>
          <w:szCs w:val="26"/>
        </w:rPr>
        <w:t>(рубли)</w:t>
      </w:r>
    </w:p>
    <w:tbl>
      <w:tblPr>
        <w:tblW w:w="9639" w:type="dxa"/>
        <w:tblInd w:w="-5" w:type="dxa"/>
        <w:tblLook w:val="00A0"/>
      </w:tblPr>
      <w:tblGrid>
        <w:gridCol w:w="1843"/>
        <w:gridCol w:w="1559"/>
        <w:gridCol w:w="1300"/>
        <w:gridCol w:w="1221"/>
        <w:gridCol w:w="3716"/>
      </w:tblGrid>
      <w:tr w:rsidR="00CA0294" w:rsidTr="00E21ABA">
        <w:trPr>
          <w:cantSplit/>
          <w:trHeight w:val="23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Default="00CA0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0294" w:rsidRDefault="00CA0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294" w:rsidRDefault="00CA0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294" w:rsidRDefault="00CA0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исполнения</w:t>
            </w:r>
          </w:p>
        </w:tc>
        <w:tc>
          <w:tcPr>
            <w:tcW w:w="3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294" w:rsidRDefault="00CA0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 (причины низкого исполнения расходов)</w:t>
            </w:r>
          </w:p>
        </w:tc>
      </w:tr>
      <w:tr w:rsidR="00CA0294" w:rsidTr="00E21ABA">
        <w:trPr>
          <w:cantSplit/>
          <w:trHeight w:val="2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Default="00CA029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Default="00CA0294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294" w:rsidRDefault="00CA0294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294" w:rsidRDefault="00CA0294">
            <w:pPr>
              <w:rPr>
                <w:sz w:val="20"/>
                <w:szCs w:val="20"/>
              </w:rPr>
            </w:pPr>
          </w:p>
        </w:tc>
        <w:tc>
          <w:tcPr>
            <w:tcW w:w="3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294" w:rsidRDefault="00CA0294">
            <w:pPr>
              <w:rPr>
                <w:sz w:val="20"/>
                <w:szCs w:val="20"/>
              </w:rPr>
            </w:pPr>
          </w:p>
        </w:tc>
      </w:tr>
      <w:tr w:rsidR="00CA0294" w:rsidTr="00E21ABA">
        <w:trPr>
          <w:cantSplit/>
          <w:trHeight w:val="2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Default="00CA029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94" w:rsidRDefault="00CA0294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294" w:rsidRDefault="00CA0294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294" w:rsidRDefault="00CA0294">
            <w:pPr>
              <w:rPr>
                <w:sz w:val="20"/>
                <w:szCs w:val="20"/>
              </w:rPr>
            </w:pPr>
          </w:p>
        </w:tc>
        <w:tc>
          <w:tcPr>
            <w:tcW w:w="3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294" w:rsidRDefault="00CA0294">
            <w:pPr>
              <w:rPr>
                <w:sz w:val="20"/>
                <w:szCs w:val="20"/>
              </w:rPr>
            </w:pPr>
          </w:p>
        </w:tc>
      </w:tr>
      <w:tr w:rsidR="00CA0294" w:rsidTr="00E21ABA">
        <w:trPr>
          <w:cantSplit/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Default="00CA0294">
            <w:pPr>
              <w:rPr>
                <w:sz w:val="20"/>
                <w:szCs w:val="20"/>
              </w:rPr>
            </w:pPr>
            <w:r w:rsidRPr="00635322">
              <w:rPr>
                <w:sz w:val="20"/>
                <w:szCs w:val="20"/>
              </w:rPr>
              <w:t>Реконструкция территориальной системы оповещения ГО и ЧС Ханты - Мансийского автономного округа, МСО г. Пыть-Ях (2 этап)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Default="00CA02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Default="00CA02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Default="00CA02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Default="00CA02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Вносятся изменения в утвержденные муниципальные программы с целью увеличения лимитов бюджетных обязательств для объявления аукциона.</w:t>
            </w:r>
          </w:p>
        </w:tc>
      </w:tr>
      <w:tr w:rsidR="00CA0294" w:rsidTr="00E21ABA">
        <w:trPr>
          <w:cantSplit/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Default="00CA02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Реконструкция ГДК "Россия"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Default="00CA02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14 340 359,23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Default="00CA02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3 191 977,40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Default="00CA02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22,26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Default="00CA02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объекте ведутся в рамках контракта с ООО "Застройщик" на завершение работ по реконструкции. Готовность объекта в целом - 98%.  Ожидаемый срок ввода объекта 2 квартал 2017г.</w:t>
            </w:r>
          </w:p>
        </w:tc>
      </w:tr>
      <w:tr w:rsidR="00CA0294" w:rsidTr="00E21ABA">
        <w:trPr>
          <w:cantSplit/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Default="00CA02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ФСК с ледовой ареной в г. Пыть-Яхе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Default="00CA02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63 767 827,22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Default="00CA02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Default="00CA02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Default="00CA02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Объявленные аукционы на авторский надзор по объекту ФСК с ледовой ареной в мкр. № 1 г. Пыть-Яха не состоялись и объявлены повторно на 2 квартал.</w:t>
            </w:r>
          </w:p>
        </w:tc>
      </w:tr>
      <w:tr w:rsidR="00CA0294" w:rsidTr="00E21ABA">
        <w:trPr>
          <w:cantSplit/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Default="00CA02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"Хоккейный корт с пунктом проката в мкр. № 6 "Пионерный"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Default="00CA02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9 726 624,00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Default="00CA02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Default="00CA02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Default="00CA02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не производились в связи с процедурой оформления сервитута на земельный участок под инженерные коммуникации по хоккейному корту с пунктом проката в мкр. № 6 «Пионерный» г. Пыть-Яха.</w:t>
            </w:r>
          </w:p>
        </w:tc>
      </w:tr>
      <w:tr w:rsidR="00CA0294" w:rsidTr="00E21ABA">
        <w:trPr>
          <w:cantSplit/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Default="00CA02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0294" w:rsidRDefault="00CA02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89 784 810,45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Default="00CA02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3 191 977,40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294" w:rsidRDefault="00CA02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3,56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294" w:rsidRDefault="00CA02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CA0294" w:rsidRDefault="00CA0294" w:rsidP="00901757">
      <w:pPr>
        <w:jc w:val="both"/>
        <w:rPr>
          <w:sz w:val="26"/>
          <w:szCs w:val="26"/>
        </w:rPr>
      </w:pPr>
    </w:p>
    <w:p w:rsidR="00CA0294" w:rsidRPr="002E58BF" w:rsidRDefault="00CA0294" w:rsidP="00A80082">
      <w:pPr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На реализацию 19 муниципальных программ и 1 ведомственной целевой программы (приложение </w:t>
      </w:r>
      <w:r>
        <w:rPr>
          <w:sz w:val="26"/>
          <w:szCs w:val="26"/>
        </w:rPr>
        <w:t>6</w:t>
      </w:r>
      <w:r w:rsidRPr="002E58BF">
        <w:rPr>
          <w:sz w:val="26"/>
          <w:szCs w:val="26"/>
        </w:rPr>
        <w:t xml:space="preserve"> к настоящей пояснительной записке) в отчетном периоде 201</w:t>
      </w:r>
      <w:r>
        <w:rPr>
          <w:sz w:val="26"/>
          <w:szCs w:val="26"/>
        </w:rPr>
        <w:t>7</w:t>
      </w:r>
      <w:r w:rsidRPr="002E58BF">
        <w:rPr>
          <w:sz w:val="26"/>
          <w:szCs w:val="26"/>
        </w:rPr>
        <w:t xml:space="preserve"> года было направлено </w:t>
      </w:r>
      <w:r>
        <w:rPr>
          <w:sz w:val="26"/>
          <w:szCs w:val="26"/>
        </w:rPr>
        <w:t>479 271 496,29</w:t>
      </w:r>
      <w:r w:rsidRPr="002E58BF">
        <w:rPr>
          <w:sz w:val="26"/>
          <w:szCs w:val="26"/>
        </w:rPr>
        <w:t xml:space="preserve"> рублей, что составляет </w:t>
      </w:r>
      <w:r>
        <w:rPr>
          <w:sz w:val="26"/>
          <w:szCs w:val="26"/>
        </w:rPr>
        <w:t>17,60</w:t>
      </w:r>
      <w:r w:rsidRPr="002E58BF">
        <w:rPr>
          <w:sz w:val="26"/>
          <w:szCs w:val="26"/>
        </w:rPr>
        <w:t xml:space="preserve">% к уточненному плану на год. Удельный вес программно-целевых расходов сложился в размере </w:t>
      </w:r>
      <w:r>
        <w:rPr>
          <w:sz w:val="26"/>
          <w:szCs w:val="26"/>
        </w:rPr>
        <w:t>98,12</w:t>
      </w:r>
      <w:r w:rsidRPr="002E58BF">
        <w:rPr>
          <w:sz w:val="26"/>
          <w:szCs w:val="26"/>
        </w:rPr>
        <w:t>% к общему объему исполненных расходов.</w:t>
      </w:r>
    </w:p>
    <w:p w:rsidR="00CA0294" w:rsidRPr="002E58BF" w:rsidRDefault="00CA0294" w:rsidP="00A80082">
      <w:pPr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Непрограммные расход</w:t>
      </w:r>
      <w:r>
        <w:rPr>
          <w:sz w:val="26"/>
          <w:szCs w:val="26"/>
        </w:rPr>
        <w:t xml:space="preserve">ы исполнены в сумме 9 167 771,90 </w:t>
      </w:r>
      <w:r w:rsidRPr="002E58BF">
        <w:rPr>
          <w:sz w:val="26"/>
          <w:szCs w:val="26"/>
        </w:rPr>
        <w:t xml:space="preserve">рублей, или на </w:t>
      </w:r>
      <w:r>
        <w:rPr>
          <w:sz w:val="26"/>
          <w:szCs w:val="26"/>
        </w:rPr>
        <w:t>19,73</w:t>
      </w:r>
      <w:r w:rsidRPr="002E58BF">
        <w:rPr>
          <w:sz w:val="26"/>
          <w:szCs w:val="26"/>
        </w:rPr>
        <w:t>% к уточненному плану на год.</w:t>
      </w:r>
    </w:p>
    <w:p w:rsidR="00CA0294" w:rsidRDefault="00CA0294" w:rsidP="00C73F3B">
      <w:pPr>
        <w:ind w:firstLine="567"/>
        <w:jc w:val="both"/>
        <w:rPr>
          <w:sz w:val="26"/>
          <w:szCs w:val="26"/>
        </w:rPr>
      </w:pPr>
    </w:p>
    <w:p w:rsidR="00CA0294" w:rsidRDefault="00CA0294" w:rsidP="00510997">
      <w:pPr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Исполнение расходов в разрезе муниципальных программ</w:t>
      </w:r>
      <w:r>
        <w:rPr>
          <w:sz w:val="26"/>
          <w:szCs w:val="26"/>
        </w:rPr>
        <w:t>,</w:t>
      </w:r>
      <w:r w:rsidRPr="002E58BF">
        <w:rPr>
          <w:sz w:val="26"/>
          <w:szCs w:val="26"/>
        </w:rPr>
        <w:t xml:space="preserve"> ведомственной целевой программы муниципального образования и непрограммных </w:t>
      </w:r>
      <w:r>
        <w:rPr>
          <w:sz w:val="26"/>
          <w:szCs w:val="26"/>
        </w:rPr>
        <w:t xml:space="preserve">направлений деятельности </w:t>
      </w:r>
      <w:r w:rsidRPr="002E58BF">
        <w:rPr>
          <w:sz w:val="26"/>
          <w:szCs w:val="26"/>
        </w:rPr>
        <w:t>приведено ниже.</w:t>
      </w:r>
    </w:p>
    <w:p w:rsidR="00CA0294" w:rsidRPr="002E58BF" w:rsidRDefault="00CA0294" w:rsidP="00510997">
      <w:pPr>
        <w:ind w:firstLine="567"/>
        <w:jc w:val="both"/>
        <w:rPr>
          <w:sz w:val="26"/>
          <w:szCs w:val="26"/>
        </w:rPr>
      </w:pPr>
    </w:p>
    <w:p w:rsidR="00CA0294" w:rsidRPr="00870AD4" w:rsidRDefault="00CA0294" w:rsidP="000E1462">
      <w:pPr>
        <w:pStyle w:val="BodyText"/>
        <w:tabs>
          <w:tab w:val="left" w:pos="0"/>
        </w:tabs>
        <w:spacing w:after="0"/>
        <w:jc w:val="center"/>
        <w:rPr>
          <w:b/>
          <w:bCs/>
          <w:sz w:val="26"/>
          <w:szCs w:val="26"/>
        </w:rPr>
      </w:pPr>
      <w:r w:rsidRPr="00870AD4">
        <w:rPr>
          <w:b/>
          <w:bCs/>
          <w:sz w:val="26"/>
          <w:szCs w:val="26"/>
        </w:rPr>
        <w:t>01 0 00 00000 Муниципальная программа «Развитие образования в муниципальном образовании городской округ город Пыть-Ях на 2016-2020 годы»</w:t>
      </w:r>
    </w:p>
    <w:p w:rsidR="00CA0294" w:rsidRPr="00870AD4" w:rsidRDefault="00CA0294" w:rsidP="000E1462">
      <w:pPr>
        <w:pStyle w:val="BodyText"/>
        <w:tabs>
          <w:tab w:val="left" w:pos="0"/>
        </w:tabs>
        <w:spacing w:after="0"/>
        <w:jc w:val="both"/>
        <w:rPr>
          <w:b/>
          <w:bCs/>
          <w:i/>
          <w:sz w:val="26"/>
          <w:szCs w:val="26"/>
        </w:rPr>
      </w:pPr>
    </w:p>
    <w:p w:rsidR="00CA0294" w:rsidRPr="00EA5754" w:rsidRDefault="00CA0294" w:rsidP="00870AD4">
      <w:pPr>
        <w:ind w:firstLine="567"/>
        <w:jc w:val="both"/>
        <w:rPr>
          <w:color w:val="000000"/>
          <w:sz w:val="26"/>
          <w:szCs w:val="26"/>
        </w:rPr>
      </w:pPr>
      <w:r w:rsidRPr="00EA5754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>1 474 070 537,45</w:t>
      </w:r>
      <w:r w:rsidRPr="00EA5754">
        <w:rPr>
          <w:color w:val="000000"/>
          <w:sz w:val="26"/>
          <w:szCs w:val="26"/>
        </w:rPr>
        <w:t xml:space="preserve"> рублей.</w:t>
      </w:r>
    </w:p>
    <w:p w:rsidR="00CA0294" w:rsidRDefault="00CA0294" w:rsidP="00870AD4">
      <w:pPr>
        <w:ind w:firstLine="567"/>
        <w:jc w:val="both"/>
        <w:rPr>
          <w:color w:val="000000"/>
          <w:sz w:val="26"/>
          <w:szCs w:val="26"/>
        </w:rPr>
      </w:pPr>
      <w:r w:rsidRPr="00EA5754">
        <w:rPr>
          <w:color w:val="000000"/>
          <w:sz w:val="26"/>
          <w:szCs w:val="26"/>
        </w:rPr>
        <w:t xml:space="preserve">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</w:t>
      </w:r>
      <w:r>
        <w:rPr>
          <w:color w:val="000000"/>
          <w:sz w:val="26"/>
          <w:szCs w:val="26"/>
        </w:rPr>
        <w:t>(+) 50 </w:t>
      </w:r>
      <w:r w:rsidRPr="00EA5754">
        <w:rPr>
          <w:color w:val="000000"/>
          <w:sz w:val="26"/>
          <w:szCs w:val="26"/>
        </w:rPr>
        <w:t>000</w:t>
      </w:r>
      <w:r>
        <w:rPr>
          <w:color w:val="000000"/>
          <w:sz w:val="26"/>
          <w:szCs w:val="26"/>
        </w:rPr>
        <w:t>,</w:t>
      </w:r>
      <w:r w:rsidRPr="00EA5754">
        <w:rPr>
          <w:color w:val="000000"/>
          <w:sz w:val="26"/>
          <w:szCs w:val="26"/>
        </w:rPr>
        <w:t xml:space="preserve">00 рублей на </w:t>
      </w:r>
      <w:r>
        <w:rPr>
          <w:color w:val="000000"/>
          <w:sz w:val="26"/>
          <w:szCs w:val="26"/>
        </w:rPr>
        <w:t xml:space="preserve">проведение единого государственного экзамена </w:t>
      </w:r>
      <w:r w:rsidRPr="00EA5754">
        <w:rPr>
          <w:color w:val="000000"/>
          <w:sz w:val="26"/>
          <w:szCs w:val="26"/>
        </w:rPr>
        <w:t xml:space="preserve">на основании уведомления </w:t>
      </w:r>
      <w:r>
        <w:rPr>
          <w:color w:val="000000"/>
          <w:sz w:val="26"/>
          <w:szCs w:val="26"/>
        </w:rPr>
        <w:t>Д</w:t>
      </w:r>
      <w:r w:rsidRPr="00EA5754">
        <w:rPr>
          <w:color w:val="000000"/>
          <w:sz w:val="26"/>
          <w:szCs w:val="26"/>
        </w:rPr>
        <w:t xml:space="preserve">епартамента </w:t>
      </w:r>
      <w:r>
        <w:rPr>
          <w:color w:val="000000"/>
          <w:sz w:val="26"/>
          <w:szCs w:val="26"/>
        </w:rPr>
        <w:t>образования и молодёжной политики</w:t>
      </w:r>
      <w:r w:rsidRPr="00EA5754">
        <w:rPr>
          <w:color w:val="000000"/>
          <w:sz w:val="26"/>
          <w:szCs w:val="26"/>
        </w:rPr>
        <w:t xml:space="preserve"> ХМАО-Югры от </w:t>
      </w:r>
      <w:r>
        <w:rPr>
          <w:color w:val="000000"/>
          <w:sz w:val="26"/>
          <w:szCs w:val="26"/>
        </w:rPr>
        <w:t>16</w:t>
      </w:r>
      <w:r w:rsidRPr="00EA5754">
        <w:rPr>
          <w:color w:val="000000"/>
          <w:sz w:val="26"/>
          <w:szCs w:val="26"/>
        </w:rPr>
        <w:t>.0</w:t>
      </w:r>
      <w:r>
        <w:rPr>
          <w:color w:val="000000"/>
          <w:sz w:val="26"/>
          <w:szCs w:val="26"/>
        </w:rPr>
        <w:t>3</w:t>
      </w:r>
      <w:r w:rsidRPr="00EA5754">
        <w:rPr>
          <w:color w:val="000000"/>
          <w:sz w:val="26"/>
          <w:szCs w:val="26"/>
        </w:rPr>
        <w:t>.201</w:t>
      </w:r>
      <w:r>
        <w:rPr>
          <w:color w:val="000000"/>
          <w:sz w:val="26"/>
          <w:szCs w:val="26"/>
        </w:rPr>
        <w:t>7</w:t>
      </w:r>
      <w:r w:rsidRPr="00EA5754">
        <w:rPr>
          <w:color w:val="000000"/>
          <w:sz w:val="26"/>
          <w:szCs w:val="26"/>
        </w:rPr>
        <w:t xml:space="preserve"> №</w:t>
      </w:r>
      <w:r>
        <w:rPr>
          <w:color w:val="000000"/>
          <w:sz w:val="26"/>
          <w:szCs w:val="26"/>
        </w:rPr>
        <w:t xml:space="preserve"> 230</w:t>
      </w:r>
      <w:r w:rsidRPr="00EA5754">
        <w:rPr>
          <w:color w:val="000000"/>
          <w:sz w:val="26"/>
          <w:szCs w:val="26"/>
        </w:rPr>
        <w:t>/0</w:t>
      </w:r>
      <w:r>
        <w:rPr>
          <w:color w:val="000000"/>
          <w:sz w:val="26"/>
          <w:szCs w:val="26"/>
        </w:rPr>
        <w:t>3</w:t>
      </w:r>
      <w:r w:rsidRPr="00EA5754">
        <w:rPr>
          <w:color w:val="000000"/>
          <w:sz w:val="26"/>
          <w:szCs w:val="26"/>
        </w:rPr>
        <w:t>/0</w:t>
      </w:r>
      <w:r>
        <w:rPr>
          <w:color w:val="000000"/>
          <w:sz w:val="26"/>
          <w:szCs w:val="26"/>
        </w:rPr>
        <w:t>3;</w:t>
      </w:r>
    </w:p>
    <w:p w:rsidR="00CA0294" w:rsidRPr="00EA5754" w:rsidRDefault="00CA0294" w:rsidP="00870AD4">
      <w:pPr>
        <w:ind w:firstLine="567"/>
        <w:jc w:val="both"/>
        <w:rPr>
          <w:sz w:val="26"/>
          <w:szCs w:val="26"/>
        </w:rPr>
      </w:pPr>
      <w:r w:rsidRPr="00EA5754">
        <w:rPr>
          <w:color w:val="000000"/>
          <w:sz w:val="26"/>
          <w:szCs w:val="26"/>
        </w:rPr>
        <w:t xml:space="preserve">Уточненный план по муниципальной программе составил </w:t>
      </w:r>
      <w:r>
        <w:rPr>
          <w:color w:val="000000"/>
          <w:sz w:val="26"/>
          <w:szCs w:val="26"/>
        </w:rPr>
        <w:t>1 474 120 537,45</w:t>
      </w:r>
      <w:r w:rsidRPr="00EA5754">
        <w:rPr>
          <w:color w:val="000000"/>
          <w:sz w:val="26"/>
          <w:szCs w:val="26"/>
        </w:rPr>
        <w:t xml:space="preserve"> рублей. </w:t>
      </w:r>
      <w:r w:rsidRPr="00EA5754">
        <w:rPr>
          <w:sz w:val="26"/>
          <w:szCs w:val="26"/>
        </w:rPr>
        <w:t xml:space="preserve">Расходы за отчетный период исполнены в сумме </w:t>
      </w:r>
      <w:r>
        <w:rPr>
          <w:sz w:val="26"/>
          <w:szCs w:val="26"/>
        </w:rPr>
        <w:t>255 129 521,75</w:t>
      </w:r>
      <w:r w:rsidRPr="00EA5754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1</w:t>
      </w:r>
      <w:r w:rsidRPr="00EA5754">
        <w:rPr>
          <w:sz w:val="26"/>
          <w:szCs w:val="26"/>
        </w:rPr>
        <w:t>7,</w:t>
      </w:r>
      <w:r>
        <w:rPr>
          <w:sz w:val="26"/>
          <w:szCs w:val="26"/>
        </w:rPr>
        <w:t>31</w:t>
      </w:r>
      <w:r w:rsidRPr="00EA5754">
        <w:rPr>
          <w:sz w:val="26"/>
          <w:szCs w:val="26"/>
        </w:rPr>
        <w:t xml:space="preserve">% к уточнённому плану. </w:t>
      </w:r>
    </w:p>
    <w:p w:rsidR="00CA0294" w:rsidRPr="00EA5754" w:rsidRDefault="00CA0294" w:rsidP="00870AD4">
      <w:pPr>
        <w:pStyle w:val="BodyText2"/>
        <w:tabs>
          <w:tab w:val="left" w:pos="709"/>
        </w:tabs>
        <w:ind w:firstLine="709"/>
        <w:rPr>
          <w:szCs w:val="26"/>
        </w:rPr>
      </w:pPr>
      <w:r w:rsidRPr="00EA5754">
        <w:rPr>
          <w:szCs w:val="26"/>
        </w:rPr>
        <w:t>Расходы в рамках муниципальной программы направлены на реализацию мероприятий по подпрограммам:</w:t>
      </w:r>
    </w:p>
    <w:p w:rsidR="00CA0294" w:rsidRPr="00870AD4" w:rsidRDefault="00CA0294" w:rsidP="00870AD4">
      <w:pPr>
        <w:pStyle w:val="BodyText2"/>
        <w:numPr>
          <w:ilvl w:val="0"/>
          <w:numId w:val="1"/>
        </w:numPr>
        <w:tabs>
          <w:tab w:val="clear" w:pos="720"/>
          <w:tab w:val="num" w:pos="180"/>
          <w:tab w:val="left" w:pos="709"/>
        </w:tabs>
        <w:ind w:left="0" w:firstLine="709"/>
        <w:rPr>
          <w:szCs w:val="26"/>
        </w:rPr>
      </w:pPr>
      <w:r w:rsidRPr="00870AD4">
        <w:rPr>
          <w:szCs w:val="26"/>
        </w:rPr>
        <w:t>Подпрограмма «Общее образование. Дополнительное образование детей» – в сумме 208 389 424,18 рубля, что составило 17,01% от уточненного плана 1 225 057 816,30 рублей, из них:</w:t>
      </w:r>
    </w:p>
    <w:p w:rsidR="00CA0294" w:rsidRPr="00870AD4" w:rsidRDefault="00CA0294" w:rsidP="00870AD4">
      <w:pPr>
        <w:pStyle w:val="BodyText2"/>
        <w:tabs>
          <w:tab w:val="left" w:pos="709"/>
        </w:tabs>
        <w:ind w:firstLine="709"/>
        <w:rPr>
          <w:szCs w:val="26"/>
        </w:rPr>
      </w:pPr>
      <w:r w:rsidRPr="00EA5754">
        <w:rPr>
          <w:szCs w:val="26"/>
        </w:rPr>
        <w:t xml:space="preserve"> </w:t>
      </w:r>
      <w:r w:rsidRPr="00FC466F">
        <w:rPr>
          <w:szCs w:val="26"/>
        </w:rPr>
        <w:t xml:space="preserve">• Расходы на обеспечение деятельности муниципальных образовательных учреждений (7 - детских дошкольных учреждений, 5 - общеобразовательных учреждений) за счет средств местного бюджета в рамках данной подпрограммы составили </w:t>
      </w:r>
      <w:r>
        <w:rPr>
          <w:szCs w:val="26"/>
        </w:rPr>
        <w:t>45 598 441,73</w:t>
      </w:r>
      <w:r w:rsidRPr="00FC466F">
        <w:rPr>
          <w:szCs w:val="26"/>
        </w:rPr>
        <w:t xml:space="preserve"> рублей или </w:t>
      </w:r>
      <w:r>
        <w:rPr>
          <w:szCs w:val="26"/>
        </w:rPr>
        <w:t>32,03</w:t>
      </w:r>
      <w:r w:rsidRPr="00FC466F">
        <w:rPr>
          <w:szCs w:val="26"/>
        </w:rPr>
        <w:t xml:space="preserve"> % от уточненного плана </w:t>
      </w:r>
      <w:r>
        <w:rPr>
          <w:szCs w:val="26"/>
        </w:rPr>
        <w:t xml:space="preserve">142 351 000,00 </w:t>
      </w:r>
      <w:r w:rsidRPr="00FC466F">
        <w:rPr>
          <w:szCs w:val="26"/>
        </w:rPr>
        <w:t>рублей;</w:t>
      </w:r>
    </w:p>
    <w:p w:rsidR="00CA0294" w:rsidRPr="00E20A0F" w:rsidRDefault="00CA0294" w:rsidP="00870AD4">
      <w:pPr>
        <w:pStyle w:val="BodyText2"/>
        <w:tabs>
          <w:tab w:val="left" w:pos="709"/>
        </w:tabs>
        <w:ind w:firstLine="709"/>
        <w:rPr>
          <w:szCs w:val="26"/>
        </w:rPr>
      </w:pPr>
      <w:r w:rsidRPr="00870AD4">
        <w:rPr>
          <w:szCs w:val="26"/>
        </w:rPr>
        <w:t xml:space="preserve">• Расходы на обеспечение деятельности муниципального образовательного автономного учреждения «Центр детского творчества» за счет средств местного бюджета в рамках данной подпрограммы запланированы в сумме </w:t>
      </w:r>
      <w:r>
        <w:rPr>
          <w:szCs w:val="26"/>
        </w:rPr>
        <w:t>38 155 400,0</w:t>
      </w:r>
      <w:r w:rsidRPr="00870AD4">
        <w:rPr>
          <w:szCs w:val="26"/>
        </w:rPr>
        <w:t xml:space="preserve"> рублей</w:t>
      </w:r>
      <w:r>
        <w:rPr>
          <w:szCs w:val="26"/>
        </w:rPr>
        <w:t xml:space="preserve">, </w:t>
      </w:r>
      <w:r w:rsidRPr="00870AD4">
        <w:rPr>
          <w:szCs w:val="26"/>
        </w:rPr>
        <w:t>расходы в отчётном периоде про</w:t>
      </w:r>
      <w:r>
        <w:rPr>
          <w:szCs w:val="26"/>
        </w:rPr>
        <w:t xml:space="preserve">изведены в сумме 9 097 036,61 рублей, или 23,84% от </w:t>
      </w:r>
      <w:r w:rsidRPr="00E20A0F">
        <w:rPr>
          <w:szCs w:val="26"/>
        </w:rPr>
        <w:t>плана.</w:t>
      </w:r>
    </w:p>
    <w:p w:rsidR="00CA0294" w:rsidRPr="00870AD4" w:rsidRDefault="00CA0294" w:rsidP="00870AD4">
      <w:pPr>
        <w:pStyle w:val="BodyText2"/>
        <w:tabs>
          <w:tab w:val="left" w:pos="709"/>
        </w:tabs>
        <w:ind w:firstLine="709"/>
        <w:rPr>
          <w:szCs w:val="26"/>
        </w:rPr>
      </w:pPr>
      <w:r w:rsidRPr="00E20A0F">
        <w:rPr>
          <w:szCs w:val="26"/>
        </w:rPr>
        <w:t xml:space="preserve">• Расходы на реализацию мероприятий в общем образовании и дополнительном образовании запланированы в сумме </w:t>
      </w:r>
      <w:r>
        <w:rPr>
          <w:szCs w:val="26"/>
        </w:rPr>
        <w:t>2 478 616,30</w:t>
      </w:r>
      <w:r w:rsidRPr="00E20A0F">
        <w:rPr>
          <w:szCs w:val="26"/>
        </w:rPr>
        <w:t xml:space="preserve"> рублей на проведение мероприятий конкурсной направленности, профессиональную переподготовку и повышение квалификации педагогов, на организацию и проведение мероприятий по развитию одаренных детей, проведение конкурсов профессионального мастерства педагогов. В отчетном периоде исполнение в сумме 278 163,37 рублей составило </w:t>
      </w:r>
      <w:r>
        <w:rPr>
          <w:szCs w:val="26"/>
        </w:rPr>
        <w:t>11,22</w:t>
      </w:r>
      <w:r w:rsidRPr="00E20A0F">
        <w:rPr>
          <w:szCs w:val="26"/>
        </w:rPr>
        <w:t>% от уточненного годового плана</w:t>
      </w:r>
      <w:r>
        <w:rPr>
          <w:szCs w:val="26"/>
        </w:rPr>
        <w:t>, средства</w:t>
      </w:r>
      <w:r w:rsidRPr="00E20A0F">
        <w:rPr>
          <w:szCs w:val="26"/>
        </w:rPr>
        <w:t xml:space="preserve"> направлены на участие в региональном этапе всероссийской олимпиаде школьников;</w:t>
      </w:r>
    </w:p>
    <w:p w:rsidR="00CA0294" w:rsidRPr="00EA5754" w:rsidRDefault="00CA0294" w:rsidP="00870AD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870AD4">
        <w:rPr>
          <w:sz w:val="26"/>
          <w:szCs w:val="26"/>
        </w:rPr>
        <w:t xml:space="preserve">• Расходы на </w:t>
      </w:r>
      <w:r>
        <w:rPr>
          <w:sz w:val="26"/>
          <w:szCs w:val="26"/>
        </w:rPr>
        <w:t>п</w:t>
      </w:r>
      <w:r w:rsidRPr="00775530">
        <w:rPr>
          <w:sz w:val="26"/>
          <w:szCs w:val="26"/>
        </w:rPr>
        <w:t xml:space="preserve">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</w:t>
      </w:r>
      <w:r>
        <w:rPr>
          <w:sz w:val="26"/>
          <w:szCs w:val="26"/>
        </w:rPr>
        <w:t>«</w:t>
      </w:r>
      <w:r w:rsidRPr="00775530">
        <w:rPr>
          <w:sz w:val="26"/>
          <w:szCs w:val="26"/>
        </w:rPr>
        <w:t>О мероприятиях по реализации государственной социальной политики</w:t>
      </w:r>
      <w:r>
        <w:rPr>
          <w:sz w:val="26"/>
          <w:szCs w:val="26"/>
        </w:rPr>
        <w:t>»</w:t>
      </w:r>
      <w:r w:rsidRPr="00775530">
        <w:rPr>
          <w:sz w:val="26"/>
          <w:szCs w:val="26"/>
        </w:rPr>
        <w:t xml:space="preserve">, 1 июня 2012 года № 761 </w:t>
      </w:r>
      <w:r>
        <w:rPr>
          <w:sz w:val="26"/>
          <w:szCs w:val="26"/>
        </w:rPr>
        <w:t>«</w:t>
      </w:r>
      <w:r w:rsidRPr="00775530">
        <w:rPr>
          <w:sz w:val="26"/>
          <w:szCs w:val="26"/>
        </w:rPr>
        <w:t>О национальной стратегии действий в интересах детей на 2012–2017 годы"</w:t>
      </w:r>
      <w:r>
        <w:rPr>
          <w:sz w:val="26"/>
          <w:szCs w:val="26"/>
        </w:rPr>
        <w:t xml:space="preserve"> </w:t>
      </w:r>
      <w:r w:rsidRPr="00870AD4">
        <w:rPr>
          <w:sz w:val="26"/>
          <w:szCs w:val="26"/>
        </w:rPr>
        <w:t xml:space="preserve">в рамках подпрограммы «Общее образование. Дополнительное образование детей» муниципальной программы «Развитие образования в муниципальном образовании городской округ город Пыть-Ях на 2016-2020 годы» запланированы в </w:t>
      </w:r>
      <w:r>
        <w:rPr>
          <w:sz w:val="26"/>
          <w:szCs w:val="26"/>
        </w:rPr>
        <w:t>сумме 1 815 400,0 рублей</w:t>
      </w:r>
      <w:r w:rsidRPr="00870AD4">
        <w:rPr>
          <w:sz w:val="26"/>
          <w:szCs w:val="26"/>
        </w:rPr>
        <w:t xml:space="preserve">, в том числе за счет средств бюджета автономного округа запланированы в сумме 1 724 600,0 рублей. В </w:t>
      </w:r>
      <w:r w:rsidRPr="00D01141">
        <w:rPr>
          <w:sz w:val="26"/>
          <w:szCs w:val="26"/>
        </w:rPr>
        <w:t xml:space="preserve">отчетном периоде расходы составили </w:t>
      </w:r>
      <w:r>
        <w:rPr>
          <w:sz w:val="26"/>
          <w:szCs w:val="26"/>
        </w:rPr>
        <w:t xml:space="preserve">523 900,0 </w:t>
      </w:r>
      <w:r w:rsidRPr="00D01141">
        <w:rPr>
          <w:sz w:val="26"/>
          <w:szCs w:val="26"/>
        </w:rPr>
        <w:t xml:space="preserve"> рублей, или </w:t>
      </w:r>
      <w:r>
        <w:rPr>
          <w:sz w:val="26"/>
          <w:szCs w:val="26"/>
        </w:rPr>
        <w:t>28,86</w:t>
      </w:r>
      <w:r w:rsidRPr="00D01141">
        <w:rPr>
          <w:sz w:val="26"/>
          <w:szCs w:val="26"/>
        </w:rPr>
        <w:t>% от плановых назначений.</w:t>
      </w:r>
    </w:p>
    <w:p w:rsidR="00CA0294" w:rsidRPr="00EA5754" w:rsidRDefault="00CA0294" w:rsidP="00870AD4">
      <w:pPr>
        <w:pStyle w:val="BodyText"/>
        <w:tabs>
          <w:tab w:val="left" w:pos="540"/>
        </w:tabs>
        <w:spacing w:after="0"/>
        <w:ind w:firstLine="709"/>
        <w:jc w:val="both"/>
        <w:rPr>
          <w:sz w:val="26"/>
          <w:szCs w:val="26"/>
        </w:rPr>
      </w:pPr>
      <w:r w:rsidRPr="00D01141">
        <w:rPr>
          <w:sz w:val="26"/>
          <w:szCs w:val="26"/>
        </w:rPr>
        <w:t xml:space="preserve">• Расходы на реализацию основных общеобразовательных программ за счет средств автономного округа произведены в сумме </w:t>
      </w:r>
      <w:r>
        <w:rPr>
          <w:sz w:val="26"/>
          <w:szCs w:val="26"/>
        </w:rPr>
        <w:t>82 429 677,15</w:t>
      </w:r>
      <w:r w:rsidRPr="00D01141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15,48</w:t>
      </w:r>
      <w:r w:rsidRPr="00D01141">
        <w:rPr>
          <w:sz w:val="26"/>
          <w:szCs w:val="26"/>
        </w:rPr>
        <w:t xml:space="preserve">% от плановых назначений – </w:t>
      </w:r>
      <w:r>
        <w:rPr>
          <w:sz w:val="26"/>
          <w:szCs w:val="26"/>
        </w:rPr>
        <w:t>532 453 100</w:t>
      </w:r>
      <w:r w:rsidRPr="00D01141">
        <w:rPr>
          <w:sz w:val="26"/>
          <w:szCs w:val="26"/>
        </w:rPr>
        <w:t>,00 рублей. Расходование средств из вышестоящего бюджета производится в соответствии с утвержденным сетевым графиком.</w:t>
      </w:r>
    </w:p>
    <w:p w:rsidR="00CA0294" w:rsidRPr="00FB16EA" w:rsidRDefault="00CA0294" w:rsidP="00870AD4">
      <w:pPr>
        <w:pStyle w:val="BodyText"/>
        <w:tabs>
          <w:tab w:val="left" w:pos="540"/>
        </w:tabs>
        <w:spacing w:after="0"/>
        <w:ind w:firstLine="709"/>
        <w:jc w:val="both"/>
        <w:rPr>
          <w:sz w:val="26"/>
          <w:szCs w:val="26"/>
        </w:rPr>
      </w:pPr>
      <w:r w:rsidRPr="00D01141">
        <w:rPr>
          <w:sz w:val="26"/>
          <w:szCs w:val="26"/>
        </w:rPr>
        <w:t xml:space="preserve">• Расходы на реализацию дошкольными образовательными организациями основных общеобразовательных программ дошкольного образования за счет средств автономного округа составили </w:t>
      </w:r>
      <w:r w:rsidRPr="00FB16EA">
        <w:rPr>
          <w:sz w:val="26"/>
          <w:szCs w:val="26"/>
        </w:rPr>
        <w:t>59</w:t>
      </w:r>
      <w:r>
        <w:rPr>
          <w:sz w:val="26"/>
          <w:szCs w:val="26"/>
        </w:rPr>
        <w:t> 743 097,56</w:t>
      </w:r>
      <w:r w:rsidRPr="00FB16EA">
        <w:rPr>
          <w:sz w:val="26"/>
          <w:szCs w:val="26"/>
        </w:rPr>
        <w:t xml:space="preserve"> рублей, или </w:t>
      </w:r>
      <w:r>
        <w:rPr>
          <w:sz w:val="26"/>
          <w:szCs w:val="26"/>
        </w:rPr>
        <w:t>13,08</w:t>
      </w:r>
      <w:r w:rsidRPr="00FB16EA">
        <w:rPr>
          <w:sz w:val="26"/>
          <w:szCs w:val="26"/>
        </w:rPr>
        <w:t>% от плановых назначений 4</w:t>
      </w:r>
      <w:r>
        <w:rPr>
          <w:sz w:val="26"/>
          <w:szCs w:val="26"/>
        </w:rPr>
        <w:t>5</w:t>
      </w:r>
      <w:r w:rsidRPr="00FB16EA">
        <w:rPr>
          <w:sz w:val="26"/>
          <w:szCs w:val="26"/>
        </w:rPr>
        <w:t>6</w:t>
      </w:r>
      <w:r>
        <w:rPr>
          <w:sz w:val="26"/>
          <w:szCs w:val="26"/>
        </w:rPr>
        <w:t> 717</w:t>
      </w:r>
      <w:r w:rsidRPr="00FB16EA">
        <w:rPr>
          <w:sz w:val="26"/>
          <w:szCs w:val="26"/>
        </w:rPr>
        <w:t> 100,00 рублей. Объем средств на реализацию дошкольными образовательными организациями основных общеобразовательных программ дошкольного образования рассчитаны на 3 344 воспитанника, фактическое исполнение контингента за отчетный период составило 2 857 воспитанник. Расходование средств субвенции производится в соответствии с утвержденным сетевым графиком.</w:t>
      </w:r>
    </w:p>
    <w:p w:rsidR="00CA0294" w:rsidRPr="00870AD4" w:rsidRDefault="00CA0294" w:rsidP="00870AD4">
      <w:pPr>
        <w:pStyle w:val="ConsPlusNormal"/>
        <w:numPr>
          <w:ilvl w:val="0"/>
          <w:numId w:val="10"/>
        </w:numPr>
        <w:ind w:left="0" w:firstLine="0"/>
        <w:jc w:val="both"/>
        <w:rPr>
          <w:sz w:val="26"/>
          <w:szCs w:val="26"/>
        </w:rPr>
      </w:pPr>
      <w:r w:rsidRPr="00FB16EA">
        <w:rPr>
          <w:sz w:val="26"/>
          <w:szCs w:val="26"/>
        </w:rPr>
        <w:t>Дополнительное финансовое обеспечение</w:t>
      </w:r>
      <w:r w:rsidRPr="00870AD4">
        <w:rPr>
          <w:sz w:val="26"/>
          <w:szCs w:val="26"/>
        </w:rPr>
        <w:t xml:space="preserve"> мероприятий по организации питания обучающихся исполнено в сумме 10 859 940,35 рублей или 27,64% от плановых назначений, которые утверждены в сумме 39 286 800,00 рублей. Выплаты направлены на обеспечения питанием обучающихся по очной форме в муниципальных общеобразовательных учреждениях, в соответствии с Законом ХМАО-Югры от 30.01.2016 N 4-ОЗ «О регулировании отдельных отношений в сфере организации обеспечения питанием обучающихся в государственных образовательных организациях, частных профессиональных образовательных организациях, муниципальных общеобразовательных организациях, частных общеобразовательных организациях, расположенных в Ханты-Мансийском автономном округе – Югре»;</w:t>
      </w:r>
    </w:p>
    <w:p w:rsidR="00CA0294" w:rsidRPr="00EA5754" w:rsidRDefault="00CA0294" w:rsidP="00870AD4">
      <w:pPr>
        <w:pStyle w:val="BodyTextIndent"/>
        <w:tabs>
          <w:tab w:val="left" w:pos="567"/>
        </w:tabs>
        <w:spacing w:after="0"/>
        <w:ind w:left="0" w:firstLine="567"/>
        <w:jc w:val="both"/>
        <w:rPr>
          <w:sz w:val="26"/>
          <w:szCs w:val="26"/>
        </w:rPr>
      </w:pPr>
      <w:r w:rsidRPr="00EA5754">
        <w:rPr>
          <w:sz w:val="26"/>
          <w:szCs w:val="26"/>
        </w:rPr>
        <w:t xml:space="preserve">- Подпрограмма «Система оценки качества образования и информационная прозрачность системы образования» расходы </w:t>
      </w:r>
      <w:r>
        <w:rPr>
          <w:sz w:val="26"/>
          <w:szCs w:val="26"/>
        </w:rPr>
        <w:t xml:space="preserve">запланированы в сумме 145 000,00 рублей и не </w:t>
      </w:r>
      <w:r w:rsidRPr="00EA5754">
        <w:rPr>
          <w:sz w:val="26"/>
          <w:szCs w:val="26"/>
        </w:rPr>
        <w:t>произв</w:t>
      </w:r>
      <w:r>
        <w:rPr>
          <w:sz w:val="26"/>
          <w:szCs w:val="26"/>
        </w:rPr>
        <w:t xml:space="preserve">одились, так как предусмотрены на проведение единого государственного экзамена и </w:t>
      </w:r>
      <w:r w:rsidRPr="00EA5754">
        <w:rPr>
          <w:sz w:val="26"/>
          <w:szCs w:val="26"/>
        </w:rPr>
        <w:t xml:space="preserve"> мероприятий, утвержденны</w:t>
      </w:r>
      <w:r>
        <w:rPr>
          <w:sz w:val="26"/>
          <w:szCs w:val="26"/>
        </w:rPr>
        <w:t xml:space="preserve">х планом </w:t>
      </w:r>
      <w:r w:rsidRPr="00EA5754">
        <w:rPr>
          <w:sz w:val="26"/>
          <w:szCs w:val="26"/>
        </w:rPr>
        <w:t xml:space="preserve">на текущий год. </w:t>
      </w:r>
    </w:p>
    <w:p w:rsidR="00CA0294" w:rsidRDefault="00CA0294" w:rsidP="00870AD4">
      <w:pPr>
        <w:pStyle w:val="BodyTextIndent"/>
        <w:tabs>
          <w:tab w:val="left" w:pos="567"/>
        </w:tabs>
        <w:spacing w:after="0"/>
        <w:ind w:left="0" w:firstLine="567"/>
        <w:jc w:val="both"/>
        <w:rPr>
          <w:sz w:val="26"/>
          <w:szCs w:val="26"/>
        </w:rPr>
      </w:pPr>
      <w:r w:rsidRPr="00EA5754">
        <w:rPr>
          <w:sz w:val="26"/>
          <w:szCs w:val="26"/>
        </w:rPr>
        <w:t xml:space="preserve">- Подпрограмма «Молодежь Югры и допризывная подготовка» расходы произведены в сумме </w:t>
      </w:r>
      <w:r>
        <w:rPr>
          <w:sz w:val="26"/>
          <w:szCs w:val="26"/>
        </w:rPr>
        <w:t>15 509 305,74</w:t>
      </w:r>
      <w:r w:rsidRPr="00EA5754">
        <w:rPr>
          <w:sz w:val="26"/>
          <w:szCs w:val="26"/>
        </w:rPr>
        <w:t xml:space="preserve"> рублей, что составляет </w:t>
      </w:r>
      <w:r>
        <w:rPr>
          <w:sz w:val="26"/>
          <w:szCs w:val="26"/>
        </w:rPr>
        <w:t>19,50</w:t>
      </w:r>
      <w:r w:rsidRPr="00EA5754">
        <w:rPr>
          <w:sz w:val="26"/>
          <w:szCs w:val="26"/>
        </w:rPr>
        <w:t xml:space="preserve"> % к уточненному плану, и направлены на обеспечение деятельности муниципальных учреждений (МАУ «Аквацентр «Дельфин», МБУ Центр профилактики употребления психоактивных веществ среди детей и молодежи «Современник», МАУ «Горнолыжная база «Северное сияние»)</w:t>
      </w:r>
      <w:r>
        <w:rPr>
          <w:sz w:val="26"/>
          <w:szCs w:val="26"/>
        </w:rPr>
        <w:t xml:space="preserve"> и с</w:t>
      </w:r>
      <w:r w:rsidRPr="00EC7600">
        <w:rPr>
          <w:sz w:val="26"/>
          <w:szCs w:val="26"/>
        </w:rPr>
        <w:t>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</w:r>
      <w:r w:rsidRPr="00EA5754">
        <w:rPr>
          <w:sz w:val="26"/>
          <w:szCs w:val="26"/>
        </w:rPr>
        <w:t xml:space="preserve">. </w:t>
      </w:r>
    </w:p>
    <w:p w:rsidR="00CA0294" w:rsidRPr="00607DEE" w:rsidRDefault="00CA0294" w:rsidP="00870AD4">
      <w:pPr>
        <w:pStyle w:val="BodyTextIndent"/>
        <w:tabs>
          <w:tab w:val="left" w:pos="567"/>
        </w:tabs>
        <w:spacing w:after="0"/>
        <w:ind w:left="0" w:firstLine="567"/>
        <w:jc w:val="both"/>
        <w:rPr>
          <w:sz w:val="26"/>
          <w:szCs w:val="26"/>
        </w:rPr>
      </w:pPr>
      <w:r w:rsidRPr="00EA5754">
        <w:rPr>
          <w:sz w:val="26"/>
          <w:szCs w:val="26"/>
        </w:rPr>
        <w:t xml:space="preserve">Субсидии бюджетным и автономным учреждениям предоставляются по фактическим расходам в соответствии с заключенными соглашениями о порядке и условиях предоставления субсидий на финансовое обеспечение выполнения муниципального задания на оказание муниципальных услуг (выполнение работ) </w:t>
      </w:r>
      <w:r w:rsidRPr="00607DEE">
        <w:rPr>
          <w:sz w:val="26"/>
          <w:szCs w:val="26"/>
        </w:rPr>
        <w:t>муниципальными автономными и бюджетными учреждениями муниципального образования городской округа город Пыть-Ях.</w:t>
      </w:r>
    </w:p>
    <w:p w:rsidR="00CA0294" w:rsidRPr="00607DEE" w:rsidRDefault="00CA0294" w:rsidP="00870AD4">
      <w:pPr>
        <w:pStyle w:val="BodyTextIndent"/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607DEE">
        <w:rPr>
          <w:sz w:val="26"/>
          <w:szCs w:val="26"/>
        </w:rPr>
        <w:t xml:space="preserve">- Подпрограмма «Ресурсное обеспечение системы образования и молодежной политики» расходы произведены в сумме 31 230 791,83 рублей, что составляет 18,44 % от уточненного плана и направлены: </w:t>
      </w:r>
    </w:p>
    <w:p w:rsidR="00CA0294" w:rsidRPr="00607DEE" w:rsidRDefault="00CA0294" w:rsidP="00870AD4">
      <w:pPr>
        <w:pStyle w:val="BodyTextIndent"/>
        <w:numPr>
          <w:ilvl w:val="0"/>
          <w:numId w:val="9"/>
        </w:numPr>
        <w:tabs>
          <w:tab w:val="left" w:pos="54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6"/>
          <w:szCs w:val="26"/>
        </w:rPr>
      </w:pPr>
      <w:r w:rsidRPr="00607DEE">
        <w:rPr>
          <w:sz w:val="26"/>
          <w:szCs w:val="26"/>
        </w:rPr>
        <w:t xml:space="preserve"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на 2017 год запланирована в сумме 40 288 000,00 рублей, исполнение за отчетный период составило 22,40% или 9 024 019,20 рублей. Фактические начисления произведены исходя из фактических дето-дней питания, учащихся в соответствии с Законом ХМАО-Югры от 30.01.2016 N 4-ОЗ «О регулировании отдельных отношений в сфере организации обеспечения питанием обучающихся в государственных образовательных организациях, частных профессиональных образовательных организациях, муниципальных общеобразовательных организациях, частных общеобразовательных организациях, расположенных в Ханты-Мансийском автономном округе – Югре». </w:t>
      </w:r>
    </w:p>
    <w:p w:rsidR="00CA0294" w:rsidRPr="00607DEE" w:rsidRDefault="00CA0294" w:rsidP="00870AD4">
      <w:pPr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ind w:left="0" w:firstLine="0"/>
        <w:jc w:val="both"/>
        <w:rPr>
          <w:sz w:val="26"/>
          <w:szCs w:val="26"/>
        </w:rPr>
      </w:pPr>
      <w:r w:rsidRPr="00607DEE">
        <w:rPr>
          <w:sz w:val="26"/>
          <w:szCs w:val="26"/>
        </w:rPr>
        <w:t xml:space="preserve"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на 2017 год запланированы в сумме 44 597 000,00 рублей, расходы за 1 квартал произведены в сумме 5 640 347,10 рублей или 12,65% от плана. Выплаты произведены по фактическому посещению детей и своевременности оплаты за посещение дошкольного образовательного учреждения на основании заявлений родителей, в размерах, установленных ст. 65 Закона РФ от 29.12.2012 N 273-ФЗ «Об образовании» и п. 2 ст. 4 Закона ХМАО - Югры от 21.02.2007 N 2-оз «О компенсации части родительской платы за содержание детей в образовательных организациях, реализующих основную общеобразовательную программу дошкольного образования» (в ред. от 30.01.2017 N 4-оз). Процент исполнения обусловлен непосещением детей дошкольных образовательных учреждений в дни новогодних каникул, а также закрытием всех образовательных учреждений города на карантин. </w:t>
      </w:r>
    </w:p>
    <w:p w:rsidR="00CA0294" w:rsidRPr="00607DEE" w:rsidRDefault="00CA0294" w:rsidP="00870AD4">
      <w:pPr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ind w:left="0" w:firstLine="0"/>
        <w:jc w:val="both"/>
        <w:rPr>
          <w:sz w:val="26"/>
          <w:szCs w:val="26"/>
        </w:rPr>
      </w:pPr>
      <w:r w:rsidRPr="00607DEE">
        <w:rPr>
          <w:sz w:val="26"/>
          <w:szCs w:val="26"/>
        </w:rPr>
        <w:t xml:space="preserve">Расходы на </w:t>
      </w:r>
      <w:r>
        <w:rPr>
          <w:sz w:val="26"/>
          <w:szCs w:val="26"/>
        </w:rPr>
        <w:t>обеспечение комплексной безопасности и повышения энергоэффективности</w:t>
      </w:r>
      <w:r w:rsidRPr="00607DEE">
        <w:rPr>
          <w:sz w:val="26"/>
          <w:szCs w:val="26"/>
        </w:rPr>
        <w:t xml:space="preserve"> в рамках данной подпрограммы запланированы в сумме </w:t>
      </w:r>
      <w:r>
        <w:rPr>
          <w:sz w:val="26"/>
          <w:szCs w:val="26"/>
        </w:rPr>
        <w:t>9 285 900,00</w:t>
      </w:r>
      <w:r w:rsidRPr="00607DEE">
        <w:rPr>
          <w:sz w:val="26"/>
          <w:szCs w:val="26"/>
        </w:rPr>
        <w:t xml:space="preserve"> рублей, расходы в отчётный период не производились. Данные средства направлены на капитальный ремонт МБОУ ДОД Центр детского творчества</w:t>
      </w:r>
      <w:r>
        <w:rPr>
          <w:sz w:val="26"/>
          <w:szCs w:val="26"/>
        </w:rPr>
        <w:t xml:space="preserve">, МКУ </w:t>
      </w:r>
      <w:r w:rsidRPr="00607DEE">
        <w:rPr>
          <w:sz w:val="26"/>
          <w:szCs w:val="26"/>
        </w:rPr>
        <w:t>«ЦБ и КОМУ», проводятся конкурентные процедуры;</w:t>
      </w:r>
    </w:p>
    <w:p w:rsidR="00CA0294" w:rsidRPr="00607DEE" w:rsidRDefault="00CA0294" w:rsidP="00870AD4">
      <w:pPr>
        <w:pStyle w:val="BodyTextIndent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6"/>
          <w:szCs w:val="26"/>
        </w:rPr>
      </w:pPr>
      <w:r w:rsidRPr="00607DEE">
        <w:rPr>
          <w:sz w:val="26"/>
          <w:szCs w:val="26"/>
        </w:rPr>
        <w:t>Расходы на обеспечение деятельности и ремонт  муниципального казенного учреждения «ЦБ и КОМУ» произведены в сумме 16 566 425,53 рублей или 21,93 % от уточненного плана. Основная доля расходов приходится на оплату труда и начислений на выплаты по оплате труда, которые составили в отчетном периоде 16 468 220,39 рублей или 99,4% в общей сумме расходов учреждения;</w:t>
      </w:r>
    </w:p>
    <w:p w:rsidR="00CA0294" w:rsidRPr="00607DEE" w:rsidRDefault="00CA0294" w:rsidP="00870AD4">
      <w:pPr>
        <w:pStyle w:val="BodyTextIndent"/>
        <w:numPr>
          <w:ilvl w:val="0"/>
          <w:numId w:val="9"/>
        </w:numPr>
        <w:tabs>
          <w:tab w:val="left" w:pos="0"/>
        </w:tabs>
        <w:ind w:left="0" w:firstLine="0"/>
        <w:jc w:val="both"/>
        <w:rPr>
          <w:sz w:val="26"/>
          <w:szCs w:val="26"/>
        </w:rPr>
      </w:pPr>
      <w:r w:rsidRPr="00607DEE">
        <w:rPr>
          <w:sz w:val="26"/>
          <w:szCs w:val="26"/>
        </w:rPr>
        <w:t>Расходы в сумме 1 421 521,15 рубль предусмотрены за счёт средств поступивших по договорам пожертвования с ООО "РН-Юганскнефтегаз" по состоянию на 01.01.2017 года  на развитие, поддержку, организацию деятельности РН-классов и поддержку талантливых педагогов в конкурсе "Учитель года". Расходы в отчётном периоде н</w:t>
      </w:r>
      <w:r>
        <w:rPr>
          <w:sz w:val="26"/>
          <w:szCs w:val="26"/>
        </w:rPr>
        <w:t>е</w:t>
      </w:r>
      <w:r w:rsidRPr="00607DEE">
        <w:rPr>
          <w:sz w:val="26"/>
          <w:szCs w:val="26"/>
        </w:rPr>
        <w:t xml:space="preserve"> проводились.</w:t>
      </w:r>
    </w:p>
    <w:p w:rsidR="00CA0294" w:rsidRPr="002E58BF" w:rsidRDefault="00CA0294" w:rsidP="007B7CF5">
      <w:pPr>
        <w:pStyle w:val="BodyTextIndent"/>
        <w:tabs>
          <w:tab w:val="left" w:pos="567"/>
        </w:tabs>
        <w:ind w:left="0" w:firstLine="567"/>
        <w:jc w:val="both"/>
        <w:rPr>
          <w:sz w:val="26"/>
          <w:szCs w:val="26"/>
        </w:rPr>
      </w:pPr>
    </w:p>
    <w:p w:rsidR="00CA0294" w:rsidRPr="002E58BF" w:rsidRDefault="00CA0294" w:rsidP="007B7CF5">
      <w:pPr>
        <w:pStyle w:val="BodyTextIndent"/>
        <w:tabs>
          <w:tab w:val="left" w:pos="567"/>
        </w:tabs>
        <w:ind w:left="0"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02 0 00 00000 Муниципальная программа «Социальная поддержка жителей муниципального образования городской округ город Пыть-Яха на 2016-2020 годы»</w:t>
      </w:r>
    </w:p>
    <w:p w:rsidR="00CA0294" w:rsidRPr="009D25B6" w:rsidRDefault="00CA0294" w:rsidP="00B11BDF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>73 140 400,00</w:t>
      </w:r>
      <w:r w:rsidRPr="002E58BF">
        <w:rPr>
          <w:color w:val="000000"/>
          <w:sz w:val="26"/>
          <w:szCs w:val="26"/>
        </w:rPr>
        <w:t xml:space="preserve"> </w:t>
      </w:r>
      <w:r w:rsidRPr="009D25B6">
        <w:rPr>
          <w:color w:val="000000"/>
          <w:sz w:val="26"/>
          <w:szCs w:val="26"/>
        </w:rPr>
        <w:t xml:space="preserve">рублей, </w:t>
      </w:r>
      <w:r w:rsidRPr="009D25B6">
        <w:rPr>
          <w:sz w:val="26"/>
          <w:szCs w:val="26"/>
        </w:rPr>
        <w:t>что соответствует уточненному плану на год</w:t>
      </w:r>
      <w:r w:rsidRPr="009D25B6">
        <w:rPr>
          <w:color w:val="000000"/>
          <w:sz w:val="26"/>
          <w:szCs w:val="26"/>
        </w:rPr>
        <w:t>.</w:t>
      </w:r>
    </w:p>
    <w:p w:rsidR="00CA0294" w:rsidRPr="00112795" w:rsidRDefault="00CA0294" w:rsidP="004B762A">
      <w:pPr>
        <w:ind w:firstLine="567"/>
        <w:jc w:val="both"/>
        <w:rPr>
          <w:color w:val="000000"/>
          <w:sz w:val="26"/>
          <w:szCs w:val="26"/>
        </w:rPr>
      </w:pPr>
      <w:r w:rsidRPr="004B762A">
        <w:rPr>
          <w:sz w:val="26"/>
          <w:szCs w:val="26"/>
        </w:rPr>
        <w:t xml:space="preserve">Расходы за отчетный период исполнены в сумме 9 152 630,73 рублей или 12,51% к уточнённому плану. </w:t>
      </w:r>
    </w:p>
    <w:p w:rsidR="00CA0294" w:rsidRPr="00112795" w:rsidRDefault="00CA0294" w:rsidP="004B762A">
      <w:pPr>
        <w:ind w:firstLine="567"/>
        <w:jc w:val="both"/>
        <w:rPr>
          <w:sz w:val="26"/>
          <w:szCs w:val="26"/>
        </w:rPr>
      </w:pPr>
      <w:r w:rsidRPr="00112795">
        <w:rPr>
          <w:sz w:val="26"/>
          <w:szCs w:val="26"/>
        </w:rPr>
        <w:t>Расходы в рамках муниципальной программы направлены на реализацию мероприятий по подпрограммам:</w:t>
      </w:r>
    </w:p>
    <w:p w:rsidR="00CA0294" w:rsidRPr="002E58BF" w:rsidRDefault="00CA0294" w:rsidP="007B7CF5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112795">
        <w:rPr>
          <w:sz w:val="26"/>
          <w:szCs w:val="26"/>
        </w:rPr>
        <w:t>- Подпрограмма «Дети Пыть-Яха» бюджетные ассигнования утверждены в сумме 51 888 300,0 рублей, исполнение за отчетный период составило 8 041 236,73</w:t>
      </w:r>
      <w:r w:rsidRPr="002E58BF">
        <w:rPr>
          <w:sz w:val="26"/>
          <w:szCs w:val="26"/>
        </w:rPr>
        <w:t xml:space="preserve"> рублей, или </w:t>
      </w:r>
      <w:r>
        <w:rPr>
          <w:sz w:val="26"/>
          <w:szCs w:val="26"/>
        </w:rPr>
        <w:t>15,5</w:t>
      </w:r>
      <w:r w:rsidRPr="002E58BF">
        <w:rPr>
          <w:sz w:val="26"/>
          <w:szCs w:val="26"/>
        </w:rPr>
        <w:t>% от уточненного плана. Расходы направлены:</w:t>
      </w:r>
    </w:p>
    <w:p w:rsidR="00CA0294" w:rsidRPr="002E58BF" w:rsidRDefault="00CA0294" w:rsidP="007B7CF5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• На реализацию мероприятий по организации отдыха и оздоровления детей в рамках подпрограммы запланированы бюджетные ассигнования в сумме               </w:t>
      </w:r>
      <w:r>
        <w:rPr>
          <w:sz w:val="26"/>
          <w:szCs w:val="26"/>
        </w:rPr>
        <w:t>17 540 9</w:t>
      </w:r>
      <w:r w:rsidRPr="002E58BF">
        <w:rPr>
          <w:sz w:val="26"/>
          <w:szCs w:val="26"/>
        </w:rPr>
        <w:t>00</w:t>
      </w:r>
      <w:r>
        <w:rPr>
          <w:sz w:val="26"/>
          <w:szCs w:val="26"/>
        </w:rPr>
        <w:t>,00</w:t>
      </w:r>
      <w:r w:rsidRPr="002E58BF">
        <w:rPr>
          <w:sz w:val="26"/>
          <w:szCs w:val="26"/>
        </w:rPr>
        <w:t xml:space="preserve"> рублей, в том числе на оплату стоимости питания детей школьного возраста в оздоровительных лагерях с дневным пребыванием детей в сумме </w:t>
      </w:r>
      <w:r>
        <w:rPr>
          <w:sz w:val="26"/>
          <w:szCs w:val="26"/>
        </w:rPr>
        <w:t>7 103 800,</w:t>
      </w:r>
      <w:r w:rsidRPr="002E58BF">
        <w:rPr>
          <w:sz w:val="26"/>
          <w:szCs w:val="26"/>
        </w:rPr>
        <w:t>00 рублей. За 1 квартал 201</w:t>
      </w:r>
      <w:r>
        <w:rPr>
          <w:sz w:val="26"/>
          <w:szCs w:val="26"/>
        </w:rPr>
        <w:t>7</w:t>
      </w:r>
      <w:r w:rsidRPr="002E58BF">
        <w:rPr>
          <w:sz w:val="26"/>
          <w:szCs w:val="26"/>
        </w:rPr>
        <w:t xml:space="preserve"> года расходы </w:t>
      </w:r>
      <w:r>
        <w:rPr>
          <w:sz w:val="26"/>
          <w:szCs w:val="26"/>
        </w:rPr>
        <w:t xml:space="preserve">не </w:t>
      </w:r>
      <w:r w:rsidRPr="002E58BF">
        <w:rPr>
          <w:sz w:val="26"/>
          <w:szCs w:val="26"/>
        </w:rPr>
        <w:t>произв</w:t>
      </w:r>
      <w:r>
        <w:rPr>
          <w:sz w:val="26"/>
          <w:szCs w:val="26"/>
        </w:rPr>
        <w:t>о</w:t>
      </w:r>
      <w:r w:rsidRPr="002E58BF">
        <w:rPr>
          <w:sz w:val="26"/>
          <w:szCs w:val="26"/>
        </w:rPr>
        <w:t>д</w:t>
      </w:r>
      <w:r>
        <w:rPr>
          <w:sz w:val="26"/>
          <w:szCs w:val="26"/>
        </w:rPr>
        <w:t>ились, так как ос</w:t>
      </w:r>
      <w:r w:rsidRPr="002E58BF">
        <w:rPr>
          <w:sz w:val="26"/>
          <w:szCs w:val="26"/>
        </w:rPr>
        <w:t>новные мероприятия по организации отдыха и оздоровления детей запланированы на летний период.</w:t>
      </w:r>
    </w:p>
    <w:p w:rsidR="00CA0294" w:rsidRPr="002E58BF" w:rsidRDefault="00CA0294" w:rsidP="007B7CF5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• На предоставление дополнительных мер социальной поддержки детям-сиротам и детям, оставшихся без попечения родителей, лицам из числа детей-сирот и детей, оставшихся без попечения родителей, усыновителям, приемным родителям направлено </w:t>
      </w:r>
      <w:r>
        <w:rPr>
          <w:sz w:val="26"/>
          <w:szCs w:val="26"/>
        </w:rPr>
        <w:t>5 100 000,0</w:t>
      </w:r>
      <w:r w:rsidRPr="002E58BF">
        <w:rPr>
          <w:sz w:val="26"/>
          <w:szCs w:val="26"/>
        </w:rPr>
        <w:t xml:space="preserve"> рублей, или </w:t>
      </w:r>
      <w:r>
        <w:rPr>
          <w:sz w:val="26"/>
          <w:szCs w:val="26"/>
        </w:rPr>
        <w:t>34,45</w:t>
      </w:r>
      <w:r w:rsidRPr="002E58BF">
        <w:rPr>
          <w:sz w:val="26"/>
          <w:szCs w:val="26"/>
        </w:rPr>
        <w:t>% от плана</w:t>
      </w:r>
      <w:r>
        <w:rPr>
          <w:sz w:val="26"/>
          <w:szCs w:val="26"/>
        </w:rPr>
        <w:t>.</w:t>
      </w:r>
      <w:r w:rsidRPr="00ED78B8">
        <w:t xml:space="preserve"> </w:t>
      </w:r>
      <w:r w:rsidRPr="00ED78B8">
        <w:rPr>
          <w:sz w:val="26"/>
          <w:szCs w:val="26"/>
        </w:rPr>
        <w:t xml:space="preserve">Данные расходы направлены на выплату вознаграждения 34 приёмным родителям за воспитание 54 приемных ребенка. Вознаграждение выплачено за период декабрь 2016 г. - февраль 2017 года. Задолженности нет. </w:t>
      </w:r>
      <w:r>
        <w:rPr>
          <w:sz w:val="26"/>
          <w:szCs w:val="26"/>
        </w:rPr>
        <w:t xml:space="preserve"> </w:t>
      </w: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• На осуществление деятельности по опеке и попечительству в рамках данной подпрограммы расходы произведены в сумме </w:t>
      </w:r>
      <w:r>
        <w:rPr>
          <w:sz w:val="26"/>
          <w:szCs w:val="26"/>
        </w:rPr>
        <w:t>1 646 709,44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14,86</w:t>
      </w:r>
      <w:r w:rsidRPr="002E58BF">
        <w:rPr>
          <w:sz w:val="26"/>
          <w:szCs w:val="26"/>
        </w:rPr>
        <w:t>% от уточненного плана, котор</w:t>
      </w:r>
      <w:r>
        <w:rPr>
          <w:sz w:val="26"/>
          <w:szCs w:val="26"/>
        </w:rPr>
        <w:t>ый</w:t>
      </w:r>
      <w:r w:rsidRPr="002E58BF">
        <w:rPr>
          <w:sz w:val="26"/>
          <w:szCs w:val="26"/>
        </w:rPr>
        <w:t xml:space="preserve"> составляет 11 085 000,00 рублей</w:t>
      </w:r>
      <w:r>
        <w:rPr>
          <w:sz w:val="26"/>
          <w:szCs w:val="26"/>
        </w:rPr>
        <w:t xml:space="preserve">. Расходы направлены </w:t>
      </w:r>
      <w:r w:rsidRPr="002E58BF">
        <w:rPr>
          <w:sz w:val="26"/>
          <w:szCs w:val="26"/>
        </w:rPr>
        <w:t xml:space="preserve"> на содержание 7,5 штатных единиц. Основная доля расходов направлена на оплату труда и начислений на выплаты по оплате труда и составляет </w:t>
      </w:r>
      <w:r>
        <w:rPr>
          <w:sz w:val="26"/>
          <w:szCs w:val="26"/>
        </w:rPr>
        <w:t>91,86</w:t>
      </w:r>
      <w:r w:rsidRPr="002E58BF">
        <w:rPr>
          <w:sz w:val="26"/>
          <w:szCs w:val="26"/>
        </w:rPr>
        <w:t xml:space="preserve">% в общей сумме расходов. </w:t>
      </w:r>
    </w:p>
    <w:p w:rsidR="00CA0294" w:rsidRPr="002E58BF" w:rsidRDefault="00CA0294" w:rsidP="00ED1D4D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• На осуществление полномочий по образованию и организации деятельности комиссий по делам несовершеннолетних и защите их прав расходы произведены в сумме </w:t>
      </w:r>
      <w:r>
        <w:rPr>
          <w:sz w:val="26"/>
          <w:szCs w:val="26"/>
        </w:rPr>
        <w:t>1 294 527,29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15,31</w:t>
      </w:r>
      <w:r w:rsidRPr="002E58BF">
        <w:rPr>
          <w:sz w:val="26"/>
          <w:szCs w:val="26"/>
        </w:rPr>
        <w:t xml:space="preserve">% от уточненного плана, который составляет    </w:t>
      </w:r>
      <w:r>
        <w:rPr>
          <w:sz w:val="26"/>
          <w:szCs w:val="26"/>
        </w:rPr>
        <w:t>8 457 900</w:t>
      </w:r>
      <w:r w:rsidRPr="002E58BF">
        <w:rPr>
          <w:sz w:val="26"/>
          <w:szCs w:val="26"/>
        </w:rPr>
        <w:t xml:space="preserve">,00 рублей. Основная доля расходов направлена на оплату труда и начислений на выплаты по оплате труда и составляет </w:t>
      </w:r>
      <w:r>
        <w:rPr>
          <w:sz w:val="26"/>
          <w:szCs w:val="26"/>
        </w:rPr>
        <w:t>90,69</w:t>
      </w:r>
      <w:r w:rsidRPr="002E58BF">
        <w:rPr>
          <w:sz w:val="26"/>
          <w:szCs w:val="26"/>
        </w:rPr>
        <w:t xml:space="preserve">% в общей сумме расходов. </w:t>
      </w:r>
    </w:p>
    <w:p w:rsidR="00CA0294" w:rsidRPr="002E58BF" w:rsidRDefault="00CA0294" w:rsidP="007B7CF5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Подпрограмма «Социальная поддержка отдельных категорий граждан» расходы за отчетный период составили </w:t>
      </w:r>
      <w:r>
        <w:rPr>
          <w:sz w:val="26"/>
          <w:szCs w:val="26"/>
        </w:rPr>
        <w:t>1 111 394,0</w:t>
      </w:r>
      <w:r w:rsidRPr="002E58BF">
        <w:rPr>
          <w:sz w:val="26"/>
          <w:szCs w:val="26"/>
        </w:rPr>
        <w:t xml:space="preserve">0 рублей, или </w:t>
      </w:r>
      <w:r>
        <w:rPr>
          <w:sz w:val="26"/>
          <w:szCs w:val="26"/>
        </w:rPr>
        <w:t>17,09</w:t>
      </w:r>
      <w:r w:rsidRPr="002E58BF">
        <w:rPr>
          <w:sz w:val="26"/>
          <w:szCs w:val="26"/>
        </w:rPr>
        <w:t>% от уточненного плана:</w:t>
      </w:r>
    </w:p>
    <w:p w:rsidR="00CA0294" w:rsidRDefault="00CA0294" w:rsidP="00ED78B8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• За отчетный период денежные выплаты лицам, замещавшим должности муниципальной службы или муниципальные должности в органах местного самоуправления составили </w:t>
      </w:r>
      <w:r>
        <w:rPr>
          <w:sz w:val="26"/>
          <w:szCs w:val="26"/>
        </w:rPr>
        <w:t>839 603,0</w:t>
      </w:r>
      <w:r w:rsidRPr="002E58BF">
        <w:rPr>
          <w:sz w:val="26"/>
          <w:szCs w:val="26"/>
        </w:rPr>
        <w:t xml:space="preserve">0 рублей или </w:t>
      </w:r>
      <w:r>
        <w:rPr>
          <w:sz w:val="26"/>
          <w:szCs w:val="26"/>
        </w:rPr>
        <w:t>17,59</w:t>
      </w:r>
      <w:r w:rsidRPr="002E58BF">
        <w:rPr>
          <w:sz w:val="26"/>
          <w:szCs w:val="26"/>
        </w:rPr>
        <w:t xml:space="preserve">% от плана, который составляет 4 773 700,00 рублей. </w:t>
      </w:r>
      <w:r w:rsidRPr="00ED78B8">
        <w:rPr>
          <w:sz w:val="26"/>
          <w:szCs w:val="26"/>
        </w:rPr>
        <w:t xml:space="preserve">В  1 квартале  2017  году количество получателей пенсии за выслугу лет, из числа лиц, замещавших муниципальные должности или должности муниципальной службы в ОМС г. Пыть-Ях составило  61 человек. Задолженности нет.  </w:t>
      </w:r>
    </w:p>
    <w:p w:rsidR="00CA0294" w:rsidRPr="00112063" w:rsidRDefault="00CA0294" w:rsidP="00ED78B8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• Предоставление субсидии юридическим лицам, индивидуальным предпринимателям, физическим лицам, предоставляющим населению услуги бань по тарифам, не обеспечивающим возмещение </w:t>
      </w:r>
      <w:r w:rsidRPr="00112063">
        <w:rPr>
          <w:sz w:val="26"/>
          <w:szCs w:val="26"/>
        </w:rPr>
        <w:t>издержек в сумме 232</w:t>
      </w:r>
      <w:r>
        <w:rPr>
          <w:sz w:val="26"/>
          <w:szCs w:val="26"/>
        </w:rPr>
        <w:t> </w:t>
      </w:r>
      <w:r w:rsidRPr="00112063">
        <w:rPr>
          <w:sz w:val="26"/>
          <w:szCs w:val="26"/>
        </w:rPr>
        <w:t>791</w:t>
      </w:r>
      <w:r>
        <w:rPr>
          <w:sz w:val="26"/>
          <w:szCs w:val="26"/>
        </w:rPr>
        <w:t>,</w:t>
      </w:r>
      <w:r w:rsidRPr="00112063">
        <w:rPr>
          <w:sz w:val="26"/>
          <w:szCs w:val="26"/>
        </w:rPr>
        <w:t>00 рубль, что составляет 23,28% к уточненному плану на год. По состоянию на 01.04.2017 год</w:t>
      </w:r>
      <w:r>
        <w:rPr>
          <w:sz w:val="26"/>
          <w:szCs w:val="26"/>
        </w:rPr>
        <w:t>а</w:t>
      </w:r>
      <w:r w:rsidRPr="00112063">
        <w:rPr>
          <w:sz w:val="26"/>
          <w:szCs w:val="26"/>
        </w:rPr>
        <w:t xml:space="preserve"> количество  получателей льготы на оплату стоимости одной помывки в городской бане составило  в I квартале 2017 года </w:t>
      </w:r>
      <w:r>
        <w:rPr>
          <w:sz w:val="26"/>
          <w:szCs w:val="26"/>
        </w:rPr>
        <w:t>–</w:t>
      </w:r>
      <w:r w:rsidRPr="00112063">
        <w:rPr>
          <w:sz w:val="26"/>
          <w:szCs w:val="26"/>
        </w:rPr>
        <w:t xml:space="preserve"> 2</w:t>
      </w:r>
      <w:r>
        <w:rPr>
          <w:sz w:val="26"/>
          <w:szCs w:val="26"/>
        </w:rPr>
        <w:t xml:space="preserve"> </w:t>
      </w:r>
      <w:r w:rsidRPr="00112063">
        <w:rPr>
          <w:sz w:val="26"/>
          <w:szCs w:val="26"/>
        </w:rPr>
        <w:t>037 человек.</w:t>
      </w:r>
    </w:p>
    <w:p w:rsidR="00CA0294" w:rsidRPr="00112063" w:rsidRDefault="00CA0294" w:rsidP="00ED78B8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• Запланированы расходы на выплату гражданам, удостоенным званием "Почетный гражданин города Пыть-Яха" и на выплаты неработающим пенсионерам, из числа работников, имеющих перед увольнением стаж работы в организациях бюджетной сферы города не менее 15 лет, при достижении ими возраста 60,65,70 и далее через каждые 5 лет в сумме </w:t>
      </w:r>
      <w:r>
        <w:rPr>
          <w:sz w:val="26"/>
          <w:szCs w:val="26"/>
        </w:rPr>
        <w:t>730</w:t>
      </w:r>
      <w:r w:rsidRPr="002E58BF">
        <w:rPr>
          <w:sz w:val="26"/>
          <w:szCs w:val="26"/>
        </w:rPr>
        <w:t xml:space="preserve"> 000,00 рублей, за отчетный период исполнение составило </w:t>
      </w:r>
      <w:r>
        <w:rPr>
          <w:sz w:val="26"/>
          <w:szCs w:val="26"/>
        </w:rPr>
        <w:t>5,34</w:t>
      </w:r>
      <w:r w:rsidRPr="002E58BF">
        <w:rPr>
          <w:sz w:val="26"/>
          <w:szCs w:val="26"/>
        </w:rPr>
        <w:t xml:space="preserve">% от плана, </w:t>
      </w:r>
      <w:r>
        <w:rPr>
          <w:sz w:val="26"/>
          <w:szCs w:val="26"/>
        </w:rPr>
        <w:t>или  39</w:t>
      </w:r>
      <w:r w:rsidRPr="002E58BF">
        <w:rPr>
          <w:sz w:val="26"/>
          <w:szCs w:val="26"/>
        </w:rPr>
        <w:t xml:space="preserve"> 000,00 рублей. Перечислены денежные выплаты за январь-март</w:t>
      </w:r>
      <w:r>
        <w:rPr>
          <w:sz w:val="26"/>
          <w:szCs w:val="26"/>
        </w:rPr>
        <w:t xml:space="preserve">. </w:t>
      </w:r>
      <w:r w:rsidRPr="00ED78B8">
        <w:rPr>
          <w:sz w:val="26"/>
          <w:szCs w:val="26"/>
        </w:rPr>
        <w:t xml:space="preserve">Потенциально право на получение выплаты </w:t>
      </w:r>
      <w:r w:rsidRPr="00112063">
        <w:rPr>
          <w:sz w:val="26"/>
          <w:szCs w:val="26"/>
        </w:rPr>
        <w:t>имеют  17 граждан имеющих звание "Почетный гражданин города Пыть-Яха". После проведенной перерегистрации данное право было подтверждено у 7 чел</w:t>
      </w:r>
      <w:r>
        <w:rPr>
          <w:sz w:val="26"/>
          <w:szCs w:val="26"/>
        </w:rPr>
        <w:t>овек.</w:t>
      </w:r>
      <w:r w:rsidRPr="00112063">
        <w:rPr>
          <w:sz w:val="26"/>
          <w:szCs w:val="26"/>
        </w:rPr>
        <w:t xml:space="preserve">  </w:t>
      </w:r>
    </w:p>
    <w:p w:rsidR="00CA0294" w:rsidRDefault="00CA0294" w:rsidP="000D01B5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В рамках Подпрограммы «Преодоление социальной исключенности» бюджетные ассигнования запланированы в сумме </w:t>
      </w:r>
      <w:r>
        <w:rPr>
          <w:sz w:val="26"/>
          <w:szCs w:val="26"/>
        </w:rPr>
        <w:t>14 748 400,0</w:t>
      </w:r>
      <w:r w:rsidRPr="002E58BF">
        <w:rPr>
          <w:sz w:val="26"/>
          <w:szCs w:val="26"/>
        </w:rPr>
        <w:t xml:space="preserve"> рублей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и обеспечения дополнительных гарантий прав на жилое помещение детей – сирот и детей, оставшихся без попечения родителей, лиц из числа детей-сирот и детей, </w:t>
      </w:r>
      <w:r w:rsidRPr="000D01B5">
        <w:rPr>
          <w:sz w:val="26"/>
          <w:szCs w:val="26"/>
        </w:rPr>
        <w:t xml:space="preserve">оставшихся без попечения родителей. В отчетном периоде расходы не производились. В текущем году планируется приобретение 9 жилых помещений, 30.03.2017 </w:t>
      </w:r>
      <w:r>
        <w:rPr>
          <w:sz w:val="26"/>
          <w:szCs w:val="26"/>
        </w:rPr>
        <w:t xml:space="preserve">года </w:t>
      </w:r>
      <w:r w:rsidRPr="000D01B5">
        <w:rPr>
          <w:sz w:val="26"/>
          <w:szCs w:val="26"/>
        </w:rPr>
        <w:t>объявлен аукцион на приобретение</w:t>
      </w:r>
      <w:r>
        <w:rPr>
          <w:sz w:val="26"/>
          <w:szCs w:val="26"/>
        </w:rPr>
        <w:t xml:space="preserve"> квартир.</w:t>
      </w:r>
    </w:p>
    <w:p w:rsidR="00CA0294" w:rsidRDefault="00CA0294" w:rsidP="000D01B5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CA0294" w:rsidRDefault="00CA0294" w:rsidP="00670330">
      <w:pPr>
        <w:pStyle w:val="BodyText"/>
        <w:tabs>
          <w:tab w:val="left" w:pos="0"/>
          <w:tab w:val="left" w:pos="567"/>
        </w:tabs>
        <w:spacing w:after="0"/>
        <w:ind w:firstLine="567"/>
        <w:jc w:val="center"/>
        <w:rPr>
          <w:b/>
          <w:sz w:val="26"/>
          <w:szCs w:val="26"/>
        </w:rPr>
      </w:pPr>
      <w:r w:rsidRPr="00670330">
        <w:rPr>
          <w:b/>
          <w:sz w:val="26"/>
          <w:szCs w:val="26"/>
        </w:rPr>
        <w:t>03 0 00 00000</w:t>
      </w:r>
      <w:r w:rsidRPr="00670330">
        <w:rPr>
          <w:b/>
        </w:rPr>
        <w:t xml:space="preserve"> </w:t>
      </w:r>
      <w:r w:rsidRPr="00670330">
        <w:rPr>
          <w:b/>
          <w:sz w:val="26"/>
          <w:szCs w:val="26"/>
        </w:rPr>
        <w:t xml:space="preserve">Муниципальная программа </w:t>
      </w:r>
      <w:r>
        <w:rPr>
          <w:b/>
          <w:sz w:val="26"/>
          <w:szCs w:val="26"/>
        </w:rPr>
        <w:t>«</w:t>
      </w:r>
      <w:r w:rsidRPr="00670330">
        <w:rPr>
          <w:b/>
          <w:sz w:val="26"/>
          <w:szCs w:val="26"/>
        </w:rPr>
        <w:t>Доступная среда в муниципальном образовании городской округ город Пыть-Ях на 2016-2020 годы</w:t>
      </w:r>
      <w:r>
        <w:rPr>
          <w:b/>
          <w:sz w:val="26"/>
          <w:szCs w:val="26"/>
        </w:rPr>
        <w:t>»</w:t>
      </w:r>
    </w:p>
    <w:p w:rsidR="00CA0294" w:rsidRDefault="00CA0294" w:rsidP="00670330">
      <w:pPr>
        <w:pStyle w:val="BodyText"/>
        <w:tabs>
          <w:tab w:val="left" w:pos="0"/>
          <w:tab w:val="left" w:pos="567"/>
        </w:tabs>
        <w:spacing w:after="0"/>
        <w:ind w:firstLine="567"/>
        <w:jc w:val="center"/>
        <w:rPr>
          <w:b/>
          <w:sz w:val="26"/>
          <w:szCs w:val="26"/>
        </w:rPr>
      </w:pPr>
    </w:p>
    <w:p w:rsidR="00CA0294" w:rsidRPr="002E58BF" w:rsidRDefault="00CA0294" w:rsidP="00670330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>1 235 000</w:t>
      </w:r>
      <w:r w:rsidRPr="002E58BF">
        <w:rPr>
          <w:color w:val="000000"/>
          <w:sz w:val="26"/>
          <w:szCs w:val="26"/>
        </w:rPr>
        <w:t>,00 рублей.</w:t>
      </w:r>
      <w:r>
        <w:rPr>
          <w:color w:val="000000"/>
          <w:sz w:val="26"/>
          <w:szCs w:val="26"/>
        </w:rPr>
        <w:t xml:space="preserve"> Расходы за  отчётный период не производились, так как </w:t>
      </w:r>
      <w:r w:rsidRPr="00670330">
        <w:t xml:space="preserve"> </w:t>
      </w:r>
      <w:r>
        <w:rPr>
          <w:color w:val="000000"/>
          <w:sz w:val="26"/>
          <w:szCs w:val="26"/>
        </w:rPr>
        <w:t>в</w:t>
      </w:r>
      <w:r w:rsidRPr="00670330">
        <w:rPr>
          <w:color w:val="000000"/>
          <w:sz w:val="26"/>
          <w:szCs w:val="26"/>
        </w:rPr>
        <w:t xml:space="preserve">ыполнение мероприятий программы предусмотрено после получения свидетельства о регистрации права муниципальной собственности на объект. В апреле 2017 года МКУ </w:t>
      </w:r>
      <w:r>
        <w:rPr>
          <w:color w:val="000000"/>
          <w:sz w:val="26"/>
          <w:szCs w:val="26"/>
        </w:rPr>
        <w:t>«</w:t>
      </w:r>
      <w:r w:rsidRPr="00670330">
        <w:rPr>
          <w:color w:val="000000"/>
          <w:sz w:val="26"/>
          <w:szCs w:val="26"/>
        </w:rPr>
        <w:t>УКС г. Пыть-Ях</w:t>
      </w:r>
      <w:r>
        <w:rPr>
          <w:color w:val="000000"/>
          <w:sz w:val="26"/>
          <w:szCs w:val="26"/>
        </w:rPr>
        <w:t xml:space="preserve">» </w:t>
      </w:r>
      <w:r w:rsidRPr="00670330">
        <w:rPr>
          <w:color w:val="000000"/>
          <w:sz w:val="26"/>
          <w:szCs w:val="26"/>
        </w:rPr>
        <w:t xml:space="preserve">будет объявлен аукцион на выполнение работ по обеспечению доступности для инвалидов и других маломобильных групп населения МАУК </w:t>
      </w:r>
      <w:r>
        <w:rPr>
          <w:color w:val="000000"/>
          <w:sz w:val="26"/>
          <w:szCs w:val="26"/>
        </w:rPr>
        <w:t>«</w:t>
      </w:r>
      <w:r w:rsidRPr="00670330">
        <w:rPr>
          <w:color w:val="000000"/>
          <w:sz w:val="26"/>
          <w:szCs w:val="26"/>
        </w:rPr>
        <w:t>Централизованная библиотечная система г. Пыть-Яха</w:t>
      </w:r>
      <w:r>
        <w:rPr>
          <w:color w:val="000000"/>
          <w:sz w:val="26"/>
          <w:szCs w:val="26"/>
        </w:rPr>
        <w:t>»</w:t>
      </w:r>
      <w:r w:rsidRPr="00670330">
        <w:rPr>
          <w:color w:val="000000"/>
          <w:sz w:val="26"/>
          <w:szCs w:val="26"/>
        </w:rPr>
        <w:t xml:space="preserve">.   </w:t>
      </w:r>
    </w:p>
    <w:p w:rsidR="00CA0294" w:rsidRPr="00670330" w:rsidRDefault="00CA0294" w:rsidP="00670330">
      <w:pPr>
        <w:pStyle w:val="BodyText"/>
        <w:tabs>
          <w:tab w:val="left" w:pos="0"/>
          <w:tab w:val="left" w:pos="567"/>
        </w:tabs>
        <w:spacing w:after="0"/>
        <w:ind w:firstLine="567"/>
        <w:rPr>
          <w:b/>
          <w:sz w:val="26"/>
          <w:szCs w:val="26"/>
        </w:rPr>
      </w:pPr>
    </w:p>
    <w:p w:rsidR="00CA0294" w:rsidRPr="00670330" w:rsidRDefault="00CA0294" w:rsidP="00670330">
      <w:pPr>
        <w:pStyle w:val="BodyText"/>
        <w:tabs>
          <w:tab w:val="left" w:pos="0"/>
          <w:tab w:val="left" w:pos="567"/>
        </w:tabs>
        <w:spacing w:after="0"/>
        <w:ind w:firstLine="567"/>
        <w:jc w:val="center"/>
        <w:rPr>
          <w:b/>
          <w:bCs/>
          <w:sz w:val="26"/>
          <w:szCs w:val="26"/>
        </w:rPr>
      </w:pP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center"/>
        <w:rPr>
          <w:b/>
          <w:bCs/>
          <w:sz w:val="26"/>
          <w:szCs w:val="26"/>
        </w:rPr>
      </w:pPr>
      <w:r w:rsidRPr="002E58BF">
        <w:rPr>
          <w:b/>
          <w:bCs/>
          <w:sz w:val="26"/>
          <w:szCs w:val="26"/>
        </w:rPr>
        <w:t>04 0 00 00000 Муниципальная программа «Развитие культуры и туризма в муниципальном образовании городской округ город Пыть-Ях на 2016-2020 годы»</w:t>
      </w:r>
    </w:p>
    <w:p w:rsidR="00CA0294" w:rsidRDefault="00CA0294" w:rsidP="00E47221">
      <w:pPr>
        <w:ind w:firstLine="567"/>
        <w:jc w:val="both"/>
        <w:rPr>
          <w:color w:val="000000"/>
          <w:sz w:val="26"/>
          <w:szCs w:val="26"/>
        </w:rPr>
      </w:pPr>
    </w:p>
    <w:p w:rsidR="00CA0294" w:rsidRPr="002E58BF" w:rsidRDefault="00CA0294" w:rsidP="00E47221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>159 839 659,23</w:t>
      </w:r>
      <w:r w:rsidRPr="002E58BF">
        <w:rPr>
          <w:color w:val="000000"/>
          <w:sz w:val="26"/>
          <w:szCs w:val="26"/>
        </w:rPr>
        <w:t xml:space="preserve"> рублей</w:t>
      </w:r>
      <w:r>
        <w:rPr>
          <w:color w:val="000000"/>
          <w:sz w:val="26"/>
          <w:szCs w:val="26"/>
        </w:rPr>
        <w:t>, что соответствует уточненному плану на год</w:t>
      </w:r>
      <w:r w:rsidRPr="002E58BF">
        <w:rPr>
          <w:color w:val="000000"/>
          <w:sz w:val="26"/>
          <w:szCs w:val="26"/>
        </w:rPr>
        <w:t>.</w:t>
      </w:r>
    </w:p>
    <w:p w:rsidR="00CA0294" w:rsidRPr="002E58BF" w:rsidRDefault="00CA0294" w:rsidP="002618FC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>
        <w:rPr>
          <w:sz w:val="26"/>
          <w:szCs w:val="26"/>
        </w:rPr>
        <w:t>37 756 247,31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23,62</w:t>
      </w:r>
      <w:r w:rsidRPr="002E58BF">
        <w:rPr>
          <w:sz w:val="26"/>
          <w:szCs w:val="26"/>
        </w:rPr>
        <w:t xml:space="preserve">% к уточнённому плану, </w:t>
      </w:r>
      <w:r w:rsidRPr="002E58BF">
        <w:rPr>
          <w:color w:val="000000"/>
          <w:sz w:val="26"/>
          <w:szCs w:val="26"/>
        </w:rPr>
        <w:t xml:space="preserve">в том числе по подпрограммам: </w:t>
      </w:r>
    </w:p>
    <w:p w:rsidR="00CA0294" w:rsidRPr="002E58BF" w:rsidRDefault="00CA0294" w:rsidP="00674E44">
      <w:pPr>
        <w:pStyle w:val="BodyText"/>
        <w:tabs>
          <w:tab w:val="left" w:pos="709"/>
        </w:tabs>
        <w:spacing w:after="0"/>
        <w:ind w:firstLine="709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</w:t>
      </w:r>
      <w:r w:rsidRPr="00332FB7">
        <w:rPr>
          <w:sz w:val="26"/>
          <w:szCs w:val="26"/>
        </w:rPr>
        <w:t xml:space="preserve">Подпрограмма </w:t>
      </w:r>
      <w:r w:rsidRPr="0017403F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1705A2">
        <w:rPr>
          <w:sz w:val="26"/>
          <w:szCs w:val="26"/>
        </w:rPr>
        <w:t>Обеспечение прав граждан на доступ к культурным ценностям и информации</w:t>
      </w:r>
      <w:r>
        <w:rPr>
          <w:sz w:val="26"/>
          <w:szCs w:val="26"/>
        </w:rPr>
        <w:t xml:space="preserve">» расходы составили </w:t>
      </w:r>
      <w:r w:rsidRPr="002E58BF">
        <w:rPr>
          <w:sz w:val="26"/>
          <w:szCs w:val="26"/>
        </w:rPr>
        <w:t xml:space="preserve"> </w:t>
      </w:r>
      <w:r>
        <w:rPr>
          <w:sz w:val="26"/>
          <w:szCs w:val="26"/>
        </w:rPr>
        <w:t>5 391 844,10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27,97</w:t>
      </w:r>
      <w:r w:rsidRPr="002E58BF">
        <w:rPr>
          <w:sz w:val="26"/>
          <w:szCs w:val="26"/>
        </w:rPr>
        <w:t xml:space="preserve">% к уточненному плану, который составляет </w:t>
      </w:r>
      <w:r>
        <w:rPr>
          <w:sz w:val="26"/>
          <w:szCs w:val="26"/>
        </w:rPr>
        <w:t>19 276 059,23</w:t>
      </w:r>
      <w:r w:rsidRPr="002E58BF">
        <w:rPr>
          <w:sz w:val="26"/>
          <w:szCs w:val="26"/>
        </w:rPr>
        <w:t xml:space="preserve"> рублей. В рамках подпрограммы произведены расходы на </w:t>
      </w:r>
      <w:r>
        <w:rPr>
          <w:sz w:val="26"/>
          <w:szCs w:val="26"/>
        </w:rPr>
        <w:t>реконструкцию  ГДК «Россия», субсидирование иных целей по МАУК КДЦ, МАУК ЦБС, а также  на реализацию мероприятий, направленных на  развитие  сферы культуры в муниципальном образовании</w:t>
      </w:r>
      <w:r w:rsidRPr="002E58BF">
        <w:rPr>
          <w:sz w:val="26"/>
          <w:szCs w:val="26"/>
        </w:rPr>
        <w:t>;</w:t>
      </w:r>
    </w:p>
    <w:p w:rsidR="00CA0294" w:rsidRDefault="00CA0294" w:rsidP="00D54F8C">
      <w:pPr>
        <w:pStyle w:val="BodyText"/>
        <w:tabs>
          <w:tab w:val="left" w:pos="709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E58BF">
        <w:rPr>
          <w:sz w:val="26"/>
          <w:szCs w:val="26"/>
        </w:rPr>
        <w:t>- На подпрограмму «</w:t>
      </w:r>
      <w:r w:rsidRPr="00674E44">
        <w:rPr>
          <w:sz w:val="26"/>
          <w:szCs w:val="26"/>
        </w:rPr>
        <w:t>Укрепление единого культурного простра</w:t>
      </w:r>
      <w:r>
        <w:rPr>
          <w:sz w:val="26"/>
          <w:szCs w:val="26"/>
        </w:rPr>
        <w:t>нства</w:t>
      </w:r>
      <w:r w:rsidRPr="002E58BF">
        <w:rPr>
          <w:sz w:val="26"/>
          <w:szCs w:val="26"/>
        </w:rPr>
        <w:t xml:space="preserve">» запланированы средства на реализацию мероприятий («Голоса России», «Дмитриевская суббота», всероссийские, международные, окружные и региональные конкурсы) в сумме </w:t>
      </w:r>
      <w:r>
        <w:rPr>
          <w:sz w:val="26"/>
          <w:szCs w:val="26"/>
        </w:rPr>
        <w:t>513 4</w:t>
      </w:r>
      <w:r w:rsidRPr="002E58BF">
        <w:rPr>
          <w:sz w:val="26"/>
          <w:szCs w:val="26"/>
        </w:rPr>
        <w:t xml:space="preserve">00,00 рублей. </w:t>
      </w:r>
      <w:r>
        <w:rPr>
          <w:sz w:val="26"/>
          <w:szCs w:val="26"/>
        </w:rPr>
        <w:t xml:space="preserve">Расходы произведены в сумме 24 058,0 рублей или 4,69% от плана. </w:t>
      </w:r>
    </w:p>
    <w:p w:rsidR="00CA0294" w:rsidRPr="002E58BF" w:rsidRDefault="00CA0294" w:rsidP="00D54F8C">
      <w:pPr>
        <w:pStyle w:val="BodyText"/>
        <w:tabs>
          <w:tab w:val="left" w:pos="709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-  </w:t>
      </w:r>
      <w:r w:rsidRPr="00303523">
        <w:rPr>
          <w:sz w:val="26"/>
          <w:szCs w:val="26"/>
        </w:rPr>
        <w:t>Подпрограмма "Развитие внутреннего и въездного туризма"</w:t>
      </w:r>
      <w:r>
        <w:rPr>
          <w:sz w:val="26"/>
          <w:szCs w:val="26"/>
        </w:rPr>
        <w:t xml:space="preserve"> запланирована в сумме 30 000,0 рублей.  В отчётном периоде расходы не производились.</w:t>
      </w:r>
    </w:p>
    <w:p w:rsidR="00CA0294" w:rsidRPr="002E58BF" w:rsidRDefault="00CA0294" w:rsidP="00303523">
      <w:pPr>
        <w:pStyle w:val="BodyText"/>
        <w:spacing w:after="0"/>
        <w:ind w:firstLine="709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- Подпрограмма «</w:t>
      </w:r>
      <w:r w:rsidRPr="00303523">
        <w:rPr>
          <w:sz w:val="26"/>
          <w:szCs w:val="26"/>
        </w:rPr>
        <w:t>Совершенствование системы управления в сфере культуры и архивного дела</w:t>
      </w:r>
      <w:r w:rsidRPr="002E58BF">
        <w:rPr>
          <w:sz w:val="26"/>
          <w:szCs w:val="26"/>
        </w:rPr>
        <w:t xml:space="preserve">» запланированы расходы на  обеспечение деятельности муниципальных казенных, бюджетных и автономных учреждений в сфере культуры в сумме </w:t>
      </w:r>
      <w:r>
        <w:rPr>
          <w:sz w:val="26"/>
          <w:szCs w:val="26"/>
        </w:rPr>
        <w:t>140 020 200,0</w:t>
      </w:r>
      <w:r w:rsidRPr="002E58BF">
        <w:rPr>
          <w:sz w:val="26"/>
          <w:szCs w:val="26"/>
        </w:rPr>
        <w:t xml:space="preserve"> рублей. Расходы произв</w:t>
      </w:r>
      <w:r>
        <w:rPr>
          <w:sz w:val="26"/>
          <w:szCs w:val="26"/>
        </w:rPr>
        <w:t>едены в сумме 32 340 345,21 рублей или 23,10%</w:t>
      </w:r>
      <w:r w:rsidRPr="002E58BF">
        <w:rPr>
          <w:sz w:val="26"/>
          <w:szCs w:val="26"/>
        </w:rPr>
        <w:t>.</w:t>
      </w:r>
    </w:p>
    <w:p w:rsidR="00CA0294" w:rsidRPr="002E58BF" w:rsidRDefault="00CA0294" w:rsidP="00431134">
      <w:pPr>
        <w:pStyle w:val="BodyText"/>
        <w:tabs>
          <w:tab w:val="left" w:pos="709"/>
        </w:tabs>
        <w:spacing w:after="0"/>
        <w:jc w:val="both"/>
        <w:rPr>
          <w:sz w:val="26"/>
          <w:szCs w:val="26"/>
        </w:rPr>
      </w:pP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05 0 00 00000 Муниципальная программа «Развитие физической культуры и спорта в муниципальном образовании городской округ город Пыть-Ях на 2016-2020 годы»</w:t>
      </w: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both"/>
        <w:rPr>
          <w:b/>
          <w:i/>
          <w:sz w:val="26"/>
          <w:szCs w:val="26"/>
        </w:rPr>
      </w:pPr>
    </w:p>
    <w:p w:rsidR="00CA0294" w:rsidRPr="002E58BF" w:rsidRDefault="00CA0294" w:rsidP="00FF11CE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>157 883 651,22</w:t>
      </w:r>
      <w:r w:rsidRPr="002E58BF">
        <w:rPr>
          <w:color w:val="000000"/>
          <w:sz w:val="26"/>
          <w:szCs w:val="26"/>
        </w:rPr>
        <w:t xml:space="preserve"> рубл</w:t>
      </w:r>
      <w:r>
        <w:rPr>
          <w:color w:val="000000"/>
          <w:sz w:val="26"/>
          <w:szCs w:val="26"/>
        </w:rPr>
        <w:t>ь, что соответствует уточненному плану на год</w:t>
      </w:r>
      <w:r w:rsidRPr="002E58BF">
        <w:rPr>
          <w:color w:val="000000"/>
          <w:sz w:val="26"/>
          <w:szCs w:val="26"/>
        </w:rPr>
        <w:t>.</w:t>
      </w:r>
    </w:p>
    <w:p w:rsidR="00CA0294" w:rsidRDefault="00CA0294" w:rsidP="00FF11CE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>
        <w:rPr>
          <w:sz w:val="26"/>
          <w:szCs w:val="26"/>
        </w:rPr>
        <w:t>22 545 887,80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14,28</w:t>
      </w:r>
      <w:r w:rsidRPr="002E58BF">
        <w:rPr>
          <w:sz w:val="26"/>
          <w:szCs w:val="26"/>
        </w:rPr>
        <w:t xml:space="preserve">% к уточнённому плану, </w:t>
      </w:r>
      <w:r w:rsidRPr="002E58BF">
        <w:rPr>
          <w:color w:val="000000"/>
          <w:sz w:val="26"/>
          <w:szCs w:val="26"/>
        </w:rPr>
        <w:t>в том числе по подпрограммам</w:t>
      </w:r>
      <w:r>
        <w:rPr>
          <w:color w:val="000000"/>
          <w:sz w:val="26"/>
          <w:szCs w:val="26"/>
        </w:rPr>
        <w:t>:</w:t>
      </w:r>
    </w:p>
    <w:p w:rsidR="00CA0294" w:rsidRPr="002E58BF" w:rsidRDefault="00CA0294" w:rsidP="00BD4532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>- Подпрограмма «</w:t>
      </w:r>
      <w:r w:rsidRPr="003D311A">
        <w:rPr>
          <w:color w:val="000000"/>
          <w:sz w:val="26"/>
          <w:szCs w:val="26"/>
        </w:rPr>
        <w:t>Развитие массовой физической культуры и спорта</w:t>
      </w:r>
      <w:r w:rsidRPr="002E58BF">
        <w:rPr>
          <w:color w:val="000000"/>
          <w:sz w:val="26"/>
          <w:szCs w:val="26"/>
        </w:rPr>
        <w:t xml:space="preserve">» расходы направлены в сумме </w:t>
      </w:r>
      <w:r>
        <w:rPr>
          <w:color w:val="000000"/>
          <w:sz w:val="26"/>
          <w:szCs w:val="26"/>
        </w:rPr>
        <w:t>3 636 251,59</w:t>
      </w:r>
      <w:r w:rsidRPr="002E58BF">
        <w:rPr>
          <w:color w:val="000000"/>
          <w:sz w:val="26"/>
          <w:szCs w:val="26"/>
        </w:rPr>
        <w:t xml:space="preserve"> рубл</w:t>
      </w:r>
      <w:r>
        <w:rPr>
          <w:color w:val="000000"/>
          <w:sz w:val="26"/>
          <w:szCs w:val="26"/>
        </w:rPr>
        <w:t>ь</w:t>
      </w:r>
      <w:r w:rsidRPr="002E58BF">
        <w:rPr>
          <w:color w:val="000000"/>
          <w:sz w:val="26"/>
          <w:szCs w:val="26"/>
        </w:rPr>
        <w:t xml:space="preserve"> или </w:t>
      </w:r>
      <w:r>
        <w:rPr>
          <w:color w:val="000000"/>
          <w:sz w:val="26"/>
          <w:szCs w:val="26"/>
        </w:rPr>
        <w:t>3,88</w:t>
      </w:r>
      <w:r w:rsidRPr="002E58BF">
        <w:rPr>
          <w:color w:val="000000"/>
          <w:sz w:val="26"/>
          <w:szCs w:val="26"/>
        </w:rPr>
        <w:t xml:space="preserve"> % к уточненному плану на реализацию городских, региональных, выездных спортивно-массовых мероприятий, на обеспечение деятельности муниципального автономного учреждения «Спортивный комплекс» и </w:t>
      </w:r>
      <w:r>
        <w:rPr>
          <w:color w:val="000000"/>
          <w:sz w:val="26"/>
          <w:szCs w:val="26"/>
        </w:rPr>
        <w:t>на строительство о</w:t>
      </w:r>
      <w:r w:rsidRPr="006C6411">
        <w:rPr>
          <w:color w:val="000000"/>
          <w:sz w:val="26"/>
          <w:szCs w:val="26"/>
        </w:rPr>
        <w:t>бъектов муниципальной собственности</w:t>
      </w:r>
      <w:r>
        <w:rPr>
          <w:color w:val="000000"/>
          <w:sz w:val="26"/>
          <w:szCs w:val="26"/>
        </w:rPr>
        <w:t xml:space="preserve">. Невысокий процент освоения в связи с тем, что </w:t>
      </w:r>
      <w:r w:rsidRPr="0066522B">
        <w:rPr>
          <w:color w:val="000000"/>
          <w:sz w:val="26"/>
          <w:szCs w:val="26"/>
        </w:rPr>
        <w:t>объявленные аукционы</w:t>
      </w:r>
      <w:r>
        <w:rPr>
          <w:color w:val="000000"/>
          <w:sz w:val="26"/>
          <w:szCs w:val="26"/>
        </w:rPr>
        <w:t xml:space="preserve"> на авторский надзор </w:t>
      </w:r>
      <w:r w:rsidRPr="0066522B">
        <w:rPr>
          <w:color w:val="000000"/>
          <w:sz w:val="26"/>
          <w:szCs w:val="26"/>
        </w:rPr>
        <w:t>по</w:t>
      </w:r>
      <w:r>
        <w:rPr>
          <w:sz w:val="26"/>
          <w:szCs w:val="26"/>
        </w:rPr>
        <w:t xml:space="preserve"> объекту ФСК</w:t>
      </w:r>
      <w:r w:rsidRPr="006C136F">
        <w:rPr>
          <w:sz w:val="26"/>
          <w:szCs w:val="26"/>
        </w:rPr>
        <w:t xml:space="preserve"> с ледовой ареной в мкр. № 1 г. Пыть-Яха</w:t>
      </w:r>
      <w:r w:rsidRPr="00D15232">
        <w:rPr>
          <w:color w:val="000000"/>
          <w:sz w:val="26"/>
          <w:szCs w:val="26"/>
        </w:rPr>
        <w:t xml:space="preserve"> </w:t>
      </w:r>
      <w:r w:rsidRPr="0066522B">
        <w:rPr>
          <w:color w:val="000000"/>
          <w:sz w:val="26"/>
          <w:szCs w:val="26"/>
        </w:rPr>
        <w:t>не состоялись</w:t>
      </w:r>
      <w:r>
        <w:rPr>
          <w:sz w:val="26"/>
          <w:szCs w:val="26"/>
        </w:rPr>
        <w:t xml:space="preserve"> </w:t>
      </w:r>
      <w:r w:rsidRPr="006C136F">
        <w:rPr>
          <w:sz w:val="26"/>
          <w:szCs w:val="26"/>
        </w:rPr>
        <w:t>и</w:t>
      </w:r>
      <w:r>
        <w:rPr>
          <w:sz w:val="26"/>
          <w:szCs w:val="26"/>
        </w:rPr>
        <w:t xml:space="preserve"> объявлены повторно на 2 квартал, а также</w:t>
      </w:r>
      <w:r w:rsidRPr="00D15232">
        <w:rPr>
          <w:sz w:val="26"/>
          <w:szCs w:val="26"/>
        </w:rPr>
        <w:t xml:space="preserve"> </w:t>
      </w:r>
      <w:r>
        <w:rPr>
          <w:sz w:val="26"/>
          <w:szCs w:val="26"/>
        </w:rPr>
        <w:t>расходы не производились</w:t>
      </w:r>
      <w:r w:rsidRPr="006C136F">
        <w:rPr>
          <w:sz w:val="26"/>
          <w:szCs w:val="26"/>
        </w:rPr>
        <w:t xml:space="preserve"> в </w:t>
      </w:r>
      <w:r>
        <w:rPr>
          <w:sz w:val="26"/>
          <w:szCs w:val="26"/>
        </w:rPr>
        <w:t>связи с процедурой оформления сервитута на земельный участок под инженерные коммуникации по</w:t>
      </w:r>
      <w:r w:rsidRPr="006C136F">
        <w:rPr>
          <w:sz w:val="26"/>
          <w:szCs w:val="26"/>
        </w:rPr>
        <w:t xml:space="preserve"> хоккейно</w:t>
      </w:r>
      <w:r>
        <w:rPr>
          <w:sz w:val="26"/>
          <w:szCs w:val="26"/>
        </w:rPr>
        <w:t>му</w:t>
      </w:r>
      <w:r w:rsidRPr="006C136F">
        <w:rPr>
          <w:sz w:val="26"/>
          <w:szCs w:val="26"/>
        </w:rPr>
        <w:t xml:space="preserve"> корт</w:t>
      </w:r>
      <w:r>
        <w:rPr>
          <w:sz w:val="26"/>
          <w:szCs w:val="26"/>
        </w:rPr>
        <w:t>у</w:t>
      </w:r>
      <w:r w:rsidRPr="006C136F">
        <w:rPr>
          <w:sz w:val="26"/>
          <w:szCs w:val="26"/>
        </w:rPr>
        <w:t xml:space="preserve"> с пунктом проката в мкр. № 6 «Пионерный» г. Пыть-Яха</w:t>
      </w:r>
      <w:r>
        <w:rPr>
          <w:sz w:val="26"/>
          <w:szCs w:val="26"/>
        </w:rPr>
        <w:t xml:space="preserve">. </w:t>
      </w:r>
    </w:p>
    <w:p w:rsidR="00CA0294" w:rsidRPr="002E58BF" w:rsidRDefault="00CA0294" w:rsidP="00BD4532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-  Подпрограмма «Развитие детско-юношеского спорта» исполнена в сумме </w:t>
      </w:r>
      <w:r>
        <w:rPr>
          <w:color w:val="000000"/>
          <w:sz w:val="26"/>
          <w:szCs w:val="26"/>
        </w:rPr>
        <w:t>18 909 636,21</w:t>
      </w:r>
      <w:r w:rsidRPr="002E58BF">
        <w:rPr>
          <w:color w:val="000000"/>
          <w:sz w:val="26"/>
          <w:szCs w:val="26"/>
        </w:rPr>
        <w:t xml:space="preserve"> рублей или </w:t>
      </w:r>
      <w:r>
        <w:rPr>
          <w:color w:val="000000"/>
          <w:sz w:val="26"/>
          <w:szCs w:val="26"/>
        </w:rPr>
        <w:t>29,48</w:t>
      </w:r>
      <w:r w:rsidRPr="002E58BF">
        <w:rPr>
          <w:color w:val="000000"/>
          <w:sz w:val="26"/>
          <w:szCs w:val="26"/>
        </w:rPr>
        <w:t xml:space="preserve">% от плановых назначений. </w:t>
      </w:r>
      <w:r>
        <w:rPr>
          <w:color w:val="000000"/>
          <w:sz w:val="26"/>
          <w:szCs w:val="26"/>
        </w:rPr>
        <w:t>Н</w:t>
      </w:r>
      <w:r w:rsidRPr="002E58BF">
        <w:rPr>
          <w:color w:val="000000"/>
          <w:sz w:val="26"/>
          <w:szCs w:val="26"/>
        </w:rPr>
        <w:t xml:space="preserve">аибольшая часть расходов в сумме </w:t>
      </w:r>
      <w:r>
        <w:rPr>
          <w:color w:val="000000"/>
          <w:sz w:val="26"/>
          <w:szCs w:val="26"/>
        </w:rPr>
        <w:t>17 809 339,61</w:t>
      </w:r>
      <w:r w:rsidRPr="002E58BF">
        <w:rPr>
          <w:color w:val="000000"/>
          <w:sz w:val="26"/>
          <w:szCs w:val="26"/>
        </w:rPr>
        <w:t xml:space="preserve"> рубл</w:t>
      </w:r>
      <w:r>
        <w:rPr>
          <w:color w:val="000000"/>
          <w:sz w:val="26"/>
          <w:szCs w:val="26"/>
        </w:rPr>
        <w:t>ей</w:t>
      </w:r>
      <w:r w:rsidRPr="002E58BF">
        <w:rPr>
          <w:color w:val="000000"/>
          <w:sz w:val="26"/>
          <w:szCs w:val="26"/>
        </w:rPr>
        <w:t xml:space="preserve"> направлена на обеспечени</w:t>
      </w:r>
      <w:r>
        <w:rPr>
          <w:color w:val="000000"/>
          <w:sz w:val="26"/>
          <w:szCs w:val="26"/>
        </w:rPr>
        <w:t>е</w:t>
      </w:r>
      <w:r w:rsidRPr="002E58BF">
        <w:rPr>
          <w:color w:val="000000"/>
          <w:sz w:val="26"/>
          <w:szCs w:val="26"/>
        </w:rPr>
        <w:t xml:space="preserve"> деятельности муниципальных бюджетных образовательных учреждений и составляет </w:t>
      </w:r>
      <w:r>
        <w:rPr>
          <w:color w:val="000000"/>
          <w:sz w:val="26"/>
          <w:szCs w:val="26"/>
        </w:rPr>
        <w:t>94,18</w:t>
      </w:r>
      <w:r w:rsidRPr="002E58BF">
        <w:rPr>
          <w:color w:val="000000"/>
          <w:sz w:val="26"/>
          <w:szCs w:val="26"/>
        </w:rPr>
        <w:t xml:space="preserve">% в общей сумме расходов подпрограммы. </w:t>
      </w:r>
    </w:p>
    <w:p w:rsidR="00CA0294" w:rsidRPr="002E58BF" w:rsidRDefault="00CA0294" w:rsidP="007B7CF5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CA0294" w:rsidRPr="002E58BF" w:rsidRDefault="00CA0294" w:rsidP="007B7CF5">
      <w:pPr>
        <w:pStyle w:val="BodyText"/>
        <w:tabs>
          <w:tab w:val="left" w:pos="0"/>
          <w:tab w:val="left" w:pos="567"/>
        </w:tabs>
        <w:spacing w:after="0"/>
        <w:ind w:firstLine="567"/>
        <w:jc w:val="center"/>
        <w:rPr>
          <w:b/>
          <w:sz w:val="26"/>
          <w:szCs w:val="26"/>
        </w:rPr>
      </w:pPr>
    </w:p>
    <w:p w:rsidR="00CA0294" w:rsidRPr="002E58BF" w:rsidRDefault="00CA0294" w:rsidP="007B7CF5">
      <w:pPr>
        <w:pStyle w:val="BodyText"/>
        <w:tabs>
          <w:tab w:val="left" w:pos="0"/>
          <w:tab w:val="left" w:pos="567"/>
        </w:tabs>
        <w:spacing w:after="0"/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06 0 00 00000 Муниципальная программа «Содействие занятости населения в муниципальном образовании городской округ город Пыть-Ях на 2016-2020 годы»</w:t>
      </w:r>
    </w:p>
    <w:p w:rsidR="00CA0294" w:rsidRPr="002E58BF" w:rsidRDefault="00CA0294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CA0294" w:rsidRDefault="00CA0294" w:rsidP="005809CE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>7 262 200,00</w:t>
      </w:r>
      <w:r w:rsidRPr="002E58BF">
        <w:rPr>
          <w:color w:val="000000"/>
          <w:sz w:val="26"/>
          <w:szCs w:val="26"/>
        </w:rPr>
        <w:t xml:space="preserve"> рублей</w:t>
      </w:r>
      <w:r>
        <w:rPr>
          <w:color w:val="000000"/>
          <w:sz w:val="26"/>
          <w:szCs w:val="26"/>
        </w:rPr>
        <w:t>, что соответствует уточненному плану на год.</w:t>
      </w:r>
    </w:p>
    <w:p w:rsidR="00CA0294" w:rsidRPr="002E58BF" w:rsidRDefault="00CA0294" w:rsidP="005809CE">
      <w:pPr>
        <w:ind w:right="181" w:firstLine="567"/>
        <w:jc w:val="both"/>
        <w:rPr>
          <w:color w:val="000000"/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>
        <w:rPr>
          <w:sz w:val="26"/>
          <w:szCs w:val="26"/>
        </w:rPr>
        <w:t>1 017 509,59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14,08</w:t>
      </w:r>
      <w:r w:rsidRPr="002E58BF">
        <w:rPr>
          <w:sz w:val="26"/>
          <w:szCs w:val="26"/>
        </w:rPr>
        <w:t xml:space="preserve">% к уточнённому плану, </w:t>
      </w:r>
      <w:r w:rsidRPr="002E58BF">
        <w:rPr>
          <w:color w:val="000000"/>
          <w:sz w:val="26"/>
          <w:szCs w:val="26"/>
        </w:rPr>
        <w:t xml:space="preserve">в том числе по подпрограммам: </w:t>
      </w:r>
    </w:p>
    <w:p w:rsidR="00CA0294" w:rsidRPr="002E58BF" w:rsidRDefault="00CA0294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Подпрограмма «Содействие трудоустройству граждан» запланированы бюджетные ассигнования на организацию трудоустройства незанятых трудовой деятельностью граждан в сумме </w:t>
      </w:r>
      <w:r>
        <w:rPr>
          <w:sz w:val="26"/>
          <w:szCs w:val="26"/>
        </w:rPr>
        <w:t>719 700</w:t>
      </w:r>
      <w:r w:rsidRPr="002E58BF">
        <w:rPr>
          <w:sz w:val="26"/>
          <w:szCs w:val="26"/>
        </w:rPr>
        <w:t>,00 рублей. В отчетном периоде расходы по организации временного трудоустройства граждан, из числа лиц в возрасте до 18 лет и выпускников образовательных учреждений в возрасте до 25 лет не произведены, в связи с отсутствием заключенных договоров</w:t>
      </w:r>
      <w:r>
        <w:rPr>
          <w:sz w:val="26"/>
          <w:szCs w:val="26"/>
        </w:rPr>
        <w:t>.</w:t>
      </w:r>
    </w:p>
    <w:p w:rsidR="00CA0294" w:rsidRPr="002E58BF" w:rsidRDefault="00CA0294" w:rsidP="00C31DD4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Подпрограмма «Улучшение условий и охраны труда в муниципальном образовании городской округ город Пыть-Ях» исполнены в сумме </w:t>
      </w:r>
      <w:r>
        <w:rPr>
          <w:sz w:val="26"/>
          <w:szCs w:val="26"/>
        </w:rPr>
        <w:t>1 017 509,59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15,64</w:t>
      </w:r>
      <w:r w:rsidRPr="002E58BF">
        <w:rPr>
          <w:sz w:val="26"/>
          <w:szCs w:val="26"/>
        </w:rPr>
        <w:t xml:space="preserve">% к уточненному плану и направлены на осуществление государственных полномочий по управлению охранной труда в сумме </w:t>
      </w:r>
      <w:r>
        <w:rPr>
          <w:sz w:val="26"/>
          <w:szCs w:val="26"/>
        </w:rPr>
        <w:t>148 796,91</w:t>
      </w:r>
      <w:r w:rsidRPr="002E58BF">
        <w:rPr>
          <w:sz w:val="26"/>
          <w:szCs w:val="26"/>
        </w:rPr>
        <w:t xml:space="preserve"> рублей или 8,</w:t>
      </w:r>
      <w:r>
        <w:rPr>
          <w:sz w:val="26"/>
          <w:szCs w:val="26"/>
        </w:rPr>
        <w:t>60</w:t>
      </w:r>
      <w:r w:rsidRPr="002E58BF">
        <w:rPr>
          <w:sz w:val="26"/>
          <w:szCs w:val="26"/>
        </w:rPr>
        <w:t xml:space="preserve">% к плану, на содержание отдела по труду и социальным вопросам в сумме </w:t>
      </w:r>
      <w:r>
        <w:rPr>
          <w:sz w:val="26"/>
          <w:szCs w:val="26"/>
        </w:rPr>
        <w:t>857 712,68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21,23</w:t>
      </w:r>
      <w:r w:rsidRPr="002E58BF">
        <w:rPr>
          <w:sz w:val="26"/>
          <w:szCs w:val="26"/>
        </w:rPr>
        <w:t xml:space="preserve">% от плана и на реализацию мероприятий по обучению по охране труда и подготовку и проведение муниципальных смотров-конкурсов в сумме </w:t>
      </w:r>
      <w:r>
        <w:rPr>
          <w:sz w:val="26"/>
          <w:szCs w:val="26"/>
        </w:rPr>
        <w:t>11 </w:t>
      </w:r>
      <w:r w:rsidRPr="002E58BF">
        <w:rPr>
          <w:sz w:val="26"/>
          <w:szCs w:val="26"/>
        </w:rPr>
        <w:t>000</w:t>
      </w:r>
      <w:r>
        <w:rPr>
          <w:sz w:val="26"/>
          <w:szCs w:val="26"/>
        </w:rPr>
        <w:t>,</w:t>
      </w:r>
      <w:r w:rsidRPr="002E58BF">
        <w:rPr>
          <w:sz w:val="26"/>
          <w:szCs w:val="26"/>
        </w:rPr>
        <w:t xml:space="preserve">00 рублей или </w:t>
      </w:r>
      <w:r>
        <w:rPr>
          <w:sz w:val="26"/>
          <w:szCs w:val="26"/>
        </w:rPr>
        <w:t>1,94</w:t>
      </w:r>
      <w:r w:rsidRPr="002E58BF">
        <w:rPr>
          <w:sz w:val="26"/>
          <w:szCs w:val="26"/>
        </w:rPr>
        <w:t>% от плана.</w:t>
      </w:r>
    </w:p>
    <w:p w:rsidR="00CA0294" w:rsidRPr="002E58BF" w:rsidRDefault="00CA0294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CA0294" w:rsidRPr="002E58BF" w:rsidRDefault="00CA0294" w:rsidP="007B7CF5">
      <w:pPr>
        <w:pStyle w:val="BodyText"/>
        <w:tabs>
          <w:tab w:val="left" w:pos="0"/>
          <w:tab w:val="left" w:pos="567"/>
        </w:tabs>
        <w:spacing w:after="0"/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07 0 00 00000 Муниципальная программа «Развитие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годах»</w:t>
      </w:r>
    </w:p>
    <w:p w:rsidR="00CA0294" w:rsidRPr="002E58BF" w:rsidRDefault="00CA0294" w:rsidP="007B7CF5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CA0294" w:rsidRDefault="00CA0294" w:rsidP="00C31DD4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 xml:space="preserve">21 122 000,00 </w:t>
      </w:r>
      <w:r w:rsidRPr="002E58BF">
        <w:rPr>
          <w:color w:val="000000"/>
          <w:sz w:val="26"/>
          <w:szCs w:val="26"/>
        </w:rPr>
        <w:t>рублей</w:t>
      </w:r>
      <w:r>
        <w:rPr>
          <w:color w:val="000000"/>
          <w:sz w:val="26"/>
          <w:szCs w:val="26"/>
        </w:rPr>
        <w:t xml:space="preserve">, что соответствует уточненному плану на год. </w:t>
      </w:r>
    </w:p>
    <w:p w:rsidR="00CA0294" w:rsidRPr="002E58BF" w:rsidRDefault="00CA0294" w:rsidP="00C31DD4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>
        <w:rPr>
          <w:sz w:val="26"/>
          <w:szCs w:val="26"/>
        </w:rPr>
        <w:t>10 336 572,56</w:t>
      </w:r>
      <w:r w:rsidRPr="002E58BF">
        <w:rPr>
          <w:sz w:val="26"/>
          <w:szCs w:val="26"/>
        </w:rPr>
        <w:t xml:space="preserve"> рубл</w:t>
      </w:r>
      <w:r>
        <w:rPr>
          <w:sz w:val="26"/>
          <w:szCs w:val="26"/>
        </w:rPr>
        <w:t>ей</w:t>
      </w:r>
      <w:r w:rsidRPr="002E58BF">
        <w:rPr>
          <w:sz w:val="26"/>
          <w:szCs w:val="26"/>
        </w:rPr>
        <w:t xml:space="preserve"> или </w:t>
      </w:r>
      <w:r>
        <w:rPr>
          <w:sz w:val="26"/>
          <w:szCs w:val="26"/>
        </w:rPr>
        <w:t>48,94</w:t>
      </w:r>
      <w:r w:rsidRPr="002E58BF">
        <w:rPr>
          <w:sz w:val="26"/>
          <w:szCs w:val="26"/>
        </w:rPr>
        <w:t xml:space="preserve">% к уточнённому плану, </w:t>
      </w:r>
      <w:r w:rsidRPr="002E58BF">
        <w:rPr>
          <w:color w:val="000000"/>
          <w:sz w:val="26"/>
          <w:szCs w:val="26"/>
        </w:rPr>
        <w:t>в том числе по подпрограммам:</w:t>
      </w:r>
    </w:p>
    <w:p w:rsidR="00CA0294" w:rsidRPr="002E58BF" w:rsidRDefault="00CA0294" w:rsidP="00C31DD4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- Подпрограмма «Развитие прочего животноводства» в сумме </w:t>
      </w:r>
      <w:r>
        <w:rPr>
          <w:color w:val="000000"/>
          <w:sz w:val="26"/>
          <w:szCs w:val="26"/>
        </w:rPr>
        <w:t>8 174 101,00</w:t>
      </w:r>
      <w:r w:rsidRPr="002E58BF">
        <w:rPr>
          <w:color w:val="000000"/>
          <w:sz w:val="26"/>
          <w:szCs w:val="26"/>
        </w:rPr>
        <w:t xml:space="preserve"> рубль или </w:t>
      </w:r>
      <w:r>
        <w:rPr>
          <w:color w:val="000000"/>
          <w:sz w:val="26"/>
          <w:szCs w:val="26"/>
        </w:rPr>
        <w:t>45,45</w:t>
      </w:r>
      <w:r w:rsidRPr="002E58BF">
        <w:rPr>
          <w:color w:val="000000"/>
          <w:sz w:val="26"/>
          <w:szCs w:val="26"/>
        </w:rPr>
        <w:t>% к уточненному плану. Расходы направлены на поддержку животноводства, переработк</w:t>
      </w:r>
      <w:r>
        <w:rPr>
          <w:color w:val="000000"/>
          <w:sz w:val="26"/>
          <w:szCs w:val="26"/>
        </w:rPr>
        <w:t>у</w:t>
      </w:r>
      <w:r w:rsidRPr="002E58BF">
        <w:rPr>
          <w:color w:val="000000"/>
          <w:sz w:val="26"/>
          <w:szCs w:val="26"/>
        </w:rPr>
        <w:t xml:space="preserve"> и реализаци</w:t>
      </w:r>
      <w:r>
        <w:rPr>
          <w:color w:val="000000"/>
          <w:sz w:val="26"/>
          <w:szCs w:val="26"/>
        </w:rPr>
        <w:t>ю</w:t>
      </w:r>
      <w:r w:rsidRPr="002E58BF">
        <w:rPr>
          <w:color w:val="000000"/>
          <w:sz w:val="26"/>
          <w:szCs w:val="26"/>
        </w:rPr>
        <w:t xml:space="preserve"> продукции животноводства</w:t>
      </w:r>
      <w:r>
        <w:rPr>
          <w:color w:val="000000"/>
          <w:sz w:val="26"/>
          <w:szCs w:val="26"/>
        </w:rPr>
        <w:t>.</w:t>
      </w:r>
    </w:p>
    <w:p w:rsidR="00CA0294" w:rsidRPr="002E58BF" w:rsidRDefault="00CA0294" w:rsidP="00C31DD4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- Подпрограмма «Поддержка малых форм хозяйствования» расходы направлены на </w:t>
      </w:r>
      <w:r>
        <w:rPr>
          <w:color w:val="000000"/>
          <w:sz w:val="26"/>
          <w:szCs w:val="26"/>
        </w:rPr>
        <w:t>с</w:t>
      </w:r>
      <w:r w:rsidRPr="00E020FB">
        <w:rPr>
          <w:color w:val="000000"/>
          <w:sz w:val="26"/>
          <w:szCs w:val="26"/>
        </w:rPr>
        <w:t>убсиди</w:t>
      </w:r>
      <w:r>
        <w:rPr>
          <w:color w:val="000000"/>
          <w:sz w:val="26"/>
          <w:szCs w:val="26"/>
        </w:rPr>
        <w:t>рование</w:t>
      </w:r>
      <w:r w:rsidRPr="00E020FB">
        <w:rPr>
          <w:color w:val="000000"/>
          <w:sz w:val="26"/>
          <w:szCs w:val="26"/>
        </w:rPr>
        <w:t xml:space="preserve"> юридически</w:t>
      </w:r>
      <w:r>
        <w:rPr>
          <w:color w:val="000000"/>
          <w:sz w:val="26"/>
          <w:szCs w:val="26"/>
        </w:rPr>
        <w:t>х</w:t>
      </w:r>
      <w:r w:rsidRPr="00E020FB">
        <w:rPr>
          <w:color w:val="000000"/>
          <w:sz w:val="26"/>
          <w:szCs w:val="26"/>
        </w:rPr>
        <w:t xml:space="preserve"> лиц (кроме некоммерческих организаций), индивидуальны</w:t>
      </w:r>
      <w:r>
        <w:rPr>
          <w:color w:val="000000"/>
          <w:sz w:val="26"/>
          <w:szCs w:val="26"/>
        </w:rPr>
        <w:t>х</w:t>
      </w:r>
      <w:r w:rsidRPr="00E020FB">
        <w:rPr>
          <w:color w:val="000000"/>
          <w:sz w:val="26"/>
          <w:szCs w:val="26"/>
        </w:rPr>
        <w:t xml:space="preserve"> предпринимател</w:t>
      </w:r>
      <w:r>
        <w:rPr>
          <w:color w:val="000000"/>
          <w:sz w:val="26"/>
          <w:szCs w:val="26"/>
        </w:rPr>
        <w:t>ей и фи</w:t>
      </w:r>
      <w:r w:rsidRPr="00E020FB">
        <w:rPr>
          <w:color w:val="000000"/>
          <w:sz w:val="26"/>
          <w:szCs w:val="26"/>
        </w:rPr>
        <w:t>зически</w:t>
      </w:r>
      <w:r>
        <w:rPr>
          <w:color w:val="000000"/>
          <w:sz w:val="26"/>
          <w:szCs w:val="26"/>
        </w:rPr>
        <w:t>х</w:t>
      </w:r>
      <w:r w:rsidRPr="00E020FB">
        <w:rPr>
          <w:color w:val="000000"/>
          <w:sz w:val="26"/>
          <w:szCs w:val="26"/>
        </w:rPr>
        <w:t xml:space="preserve"> лиц</w:t>
      </w:r>
      <w:r>
        <w:rPr>
          <w:color w:val="000000"/>
          <w:sz w:val="26"/>
          <w:szCs w:val="26"/>
        </w:rPr>
        <w:t xml:space="preserve"> - производителей</w:t>
      </w:r>
      <w:r w:rsidRPr="00E020FB">
        <w:rPr>
          <w:color w:val="000000"/>
          <w:sz w:val="26"/>
          <w:szCs w:val="26"/>
        </w:rPr>
        <w:t xml:space="preserve"> товаров, работ, услуг</w:t>
      </w:r>
      <w:r>
        <w:rPr>
          <w:color w:val="000000"/>
          <w:sz w:val="26"/>
          <w:szCs w:val="26"/>
        </w:rPr>
        <w:t xml:space="preserve"> в сфере сельского хозяйства</w:t>
      </w:r>
      <w:r w:rsidRPr="00E020FB">
        <w:rPr>
          <w:color w:val="000000"/>
          <w:sz w:val="26"/>
          <w:szCs w:val="26"/>
        </w:rPr>
        <w:t xml:space="preserve"> </w:t>
      </w:r>
      <w:r w:rsidRPr="002E58BF">
        <w:rPr>
          <w:color w:val="000000"/>
          <w:sz w:val="26"/>
          <w:szCs w:val="26"/>
        </w:rPr>
        <w:t xml:space="preserve">в сумме </w:t>
      </w:r>
      <w:r>
        <w:rPr>
          <w:color w:val="000000"/>
          <w:sz w:val="26"/>
          <w:szCs w:val="26"/>
        </w:rPr>
        <w:t>2 0</w:t>
      </w:r>
      <w:r w:rsidRPr="002E58BF">
        <w:rPr>
          <w:color w:val="000000"/>
          <w:sz w:val="26"/>
          <w:szCs w:val="26"/>
        </w:rPr>
        <w:t>00 000,00 рублей или 100,00 % от уточненного плана</w:t>
      </w:r>
      <w:r>
        <w:rPr>
          <w:color w:val="000000"/>
          <w:sz w:val="26"/>
          <w:szCs w:val="26"/>
        </w:rPr>
        <w:t>.</w:t>
      </w:r>
    </w:p>
    <w:p w:rsidR="00CA0294" w:rsidRDefault="00CA0294" w:rsidP="00C31DD4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color w:val="000000"/>
          <w:sz w:val="26"/>
          <w:szCs w:val="26"/>
        </w:rPr>
        <w:t>- Подпрограмма «</w:t>
      </w:r>
      <w:r w:rsidRPr="004A1DB2">
        <w:rPr>
          <w:color w:val="000000"/>
          <w:sz w:val="26"/>
          <w:szCs w:val="26"/>
        </w:rPr>
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</w:t>
      </w:r>
      <w:r w:rsidRPr="002E58BF">
        <w:rPr>
          <w:color w:val="000000"/>
          <w:sz w:val="26"/>
          <w:szCs w:val="26"/>
        </w:rPr>
        <w:t xml:space="preserve">» в сумме </w:t>
      </w:r>
      <w:r>
        <w:rPr>
          <w:color w:val="000000"/>
          <w:sz w:val="26"/>
          <w:szCs w:val="26"/>
        </w:rPr>
        <w:t>162 471,56</w:t>
      </w:r>
      <w:r w:rsidRPr="002E58BF">
        <w:rPr>
          <w:color w:val="000000"/>
          <w:sz w:val="26"/>
          <w:szCs w:val="26"/>
        </w:rPr>
        <w:t xml:space="preserve"> рублей или </w:t>
      </w:r>
      <w:r>
        <w:rPr>
          <w:color w:val="000000"/>
          <w:sz w:val="26"/>
          <w:szCs w:val="26"/>
        </w:rPr>
        <w:t>16,49</w:t>
      </w:r>
      <w:r w:rsidRPr="002E58BF">
        <w:rPr>
          <w:color w:val="000000"/>
          <w:sz w:val="26"/>
          <w:szCs w:val="26"/>
        </w:rPr>
        <w:t>% к уточненному плану. Расходы направлены на п</w:t>
      </w:r>
      <w:r w:rsidRPr="002E58BF">
        <w:rPr>
          <w:sz w:val="26"/>
          <w:szCs w:val="26"/>
        </w:rPr>
        <w:t>роведение мероприятий по предупреждению и ликвидации болезней животных, их лечению, защите населения от болезней, общих для человека и животных.</w:t>
      </w:r>
    </w:p>
    <w:p w:rsidR="00CA0294" w:rsidRPr="002E58BF" w:rsidRDefault="00CA0294" w:rsidP="00C31DD4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64304D">
        <w:rPr>
          <w:color w:val="000000"/>
          <w:sz w:val="26"/>
          <w:szCs w:val="26"/>
        </w:rPr>
        <w:t>П</w:t>
      </w:r>
      <w:r>
        <w:rPr>
          <w:color w:val="000000"/>
          <w:sz w:val="26"/>
          <w:szCs w:val="26"/>
        </w:rPr>
        <w:t>о подпрограмме «</w:t>
      </w:r>
      <w:r w:rsidRPr="0064304D">
        <w:rPr>
          <w:color w:val="000000"/>
          <w:sz w:val="26"/>
          <w:szCs w:val="26"/>
        </w:rPr>
        <w:t>Общепрограммные мероприятия</w:t>
      </w:r>
      <w:r>
        <w:rPr>
          <w:color w:val="000000"/>
          <w:sz w:val="26"/>
          <w:szCs w:val="26"/>
        </w:rPr>
        <w:t>»</w:t>
      </w:r>
      <w:r w:rsidRPr="0064304D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расходы запланированы  на о</w:t>
      </w:r>
      <w:r w:rsidRPr="0064304D">
        <w:rPr>
          <w:color w:val="000000"/>
          <w:sz w:val="26"/>
          <w:szCs w:val="26"/>
        </w:rPr>
        <w:t>рганизаци</w:t>
      </w:r>
      <w:r>
        <w:rPr>
          <w:color w:val="000000"/>
          <w:sz w:val="26"/>
          <w:szCs w:val="26"/>
        </w:rPr>
        <w:t>ю</w:t>
      </w:r>
      <w:r w:rsidRPr="0064304D">
        <w:rPr>
          <w:color w:val="000000"/>
          <w:sz w:val="26"/>
          <w:szCs w:val="26"/>
        </w:rPr>
        <w:t xml:space="preserve"> и проведение городского конкурса  «Лучшее сельскохозяйственное предприятие» среди крестьянских (фермерских) хозяйств и личных подворий</w:t>
      </w:r>
      <w:r>
        <w:rPr>
          <w:color w:val="000000"/>
          <w:sz w:val="26"/>
          <w:szCs w:val="26"/>
        </w:rPr>
        <w:t xml:space="preserve"> в сумме 151 000,0 рублей. Расходы не  производились, так как конкурс проводится в октябре месяце.</w:t>
      </w:r>
    </w:p>
    <w:p w:rsidR="00CA0294" w:rsidRPr="002E58BF" w:rsidRDefault="00CA0294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CA0294" w:rsidRPr="002E58BF" w:rsidRDefault="00CA0294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08 0 00 0000 Муниципальная программа «Обеспечение доступным и комфортным жильем жителей муниципального образования городской округ город Пыть-Ях в 2016-2020 годах»</w:t>
      </w:r>
    </w:p>
    <w:p w:rsidR="00CA0294" w:rsidRPr="002E58BF" w:rsidRDefault="00CA0294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</w:p>
    <w:p w:rsidR="00CA0294" w:rsidRPr="002E58BF" w:rsidRDefault="00CA0294" w:rsidP="003E36E1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>95 927 500,00</w:t>
      </w:r>
      <w:r w:rsidRPr="002E58BF">
        <w:rPr>
          <w:color w:val="000000"/>
          <w:sz w:val="26"/>
          <w:szCs w:val="26"/>
        </w:rPr>
        <w:t xml:space="preserve"> рублей.</w:t>
      </w:r>
    </w:p>
    <w:p w:rsidR="00CA0294" w:rsidRPr="002E58BF" w:rsidRDefault="00CA0294" w:rsidP="000578E4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</w:t>
      </w:r>
      <w:r>
        <w:rPr>
          <w:color w:val="000000"/>
          <w:sz w:val="26"/>
          <w:szCs w:val="26"/>
        </w:rPr>
        <w:t>(-) 1 967 738,00 рублей на о</w:t>
      </w:r>
      <w:r w:rsidRPr="00873B8A">
        <w:rPr>
          <w:color w:val="000000"/>
          <w:sz w:val="26"/>
          <w:szCs w:val="26"/>
        </w:rPr>
        <w:t xml:space="preserve">существление полномочий по обеспечению жильем отдельных категорий граждан, установленных Федеральным законом от 12 января 1995 года № 5-ФЗ </w:t>
      </w:r>
      <w:r>
        <w:rPr>
          <w:color w:val="000000"/>
          <w:sz w:val="26"/>
          <w:szCs w:val="26"/>
        </w:rPr>
        <w:t>«</w:t>
      </w:r>
      <w:r w:rsidRPr="00873B8A">
        <w:rPr>
          <w:color w:val="000000"/>
          <w:sz w:val="26"/>
          <w:szCs w:val="26"/>
        </w:rPr>
        <w:t>О ветеранах</w:t>
      </w:r>
      <w:r>
        <w:rPr>
          <w:color w:val="000000"/>
          <w:sz w:val="26"/>
          <w:szCs w:val="26"/>
        </w:rPr>
        <w:t>»</w:t>
      </w:r>
      <w:r w:rsidRPr="00873B8A">
        <w:rPr>
          <w:color w:val="000000"/>
          <w:sz w:val="26"/>
          <w:szCs w:val="26"/>
        </w:rPr>
        <w:t xml:space="preserve">, в соответствии с Указом Президента Российской Федерации от 7 мая 2008 года № 714 </w:t>
      </w:r>
      <w:r>
        <w:rPr>
          <w:color w:val="000000"/>
          <w:sz w:val="26"/>
          <w:szCs w:val="26"/>
        </w:rPr>
        <w:t>«</w:t>
      </w:r>
      <w:r w:rsidRPr="00873B8A">
        <w:rPr>
          <w:color w:val="000000"/>
          <w:sz w:val="26"/>
          <w:szCs w:val="26"/>
        </w:rPr>
        <w:t>Об обеспечении жильем ветеранов Великой Отечественной войны 1941–1945 годов</w:t>
      </w:r>
      <w:r>
        <w:rPr>
          <w:color w:val="000000"/>
          <w:sz w:val="26"/>
          <w:szCs w:val="26"/>
        </w:rPr>
        <w:t>» на основании уведомления Департамента финансов ХМАО-Югры от 01.03.2017 года № 500/03/06.</w:t>
      </w:r>
    </w:p>
    <w:p w:rsidR="00CA0294" w:rsidRPr="002E58BF" w:rsidRDefault="00CA0294" w:rsidP="003E36E1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Уточненный план по муниципальной программе составил </w:t>
      </w:r>
      <w:r>
        <w:rPr>
          <w:color w:val="000000"/>
          <w:sz w:val="26"/>
          <w:szCs w:val="26"/>
        </w:rPr>
        <w:t>93 959 762,00</w:t>
      </w:r>
      <w:r w:rsidRPr="002E58BF">
        <w:rPr>
          <w:color w:val="000000"/>
          <w:sz w:val="26"/>
          <w:szCs w:val="26"/>
        </w:rPr>
        <w:t xml:space="preserve"> рублей.</w:t>
      </w:r>
    </w:p>
    <w:p w:rsidR="00CA0294" w:rsidRPr="002E58BF" w:rsidRDefault="00CA0294" w:rsidP="003E36E1">
      <w:pPr>
        <w:ind w:right="181" w:firstLine="567"/>
        <w:jc w:val="both"/>
        <w:rPr>
          <w:color w:val="000000"/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>
        <w:rPr>
          <w:sz w:val="26"/>
          <w:szCs w:val="26"/>
        </w:rPr>
        <w:t>12 137 945,64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12,92</w:t>
      </w:r>
      <w:r w:rsidRPr="002E58BF">
        <w:rPr>
          <w:sz w:val="26"/>
          <w:szCs w:val="26"/>
        </w:rPr>
        <w:t xml:space="preserve">% к уточнённому плану, </w:t>
      </w:r>
      <w:r w:rsidRPr="002E58BF">
        <w:rPr>
          <w:color w:val="000000"/>
          <w:sz w:val="26"/>
          <w:szCs w:val="26"/>
        </w:rPr>
        <w:t xml:space="preserve">в том числе по подпрограммам: </w:t>
      </w:r>
    </w:p>
    <w:p w:rsidR="00CA0294" w:rsidRPr="002E58BF" w:rsidRDefault="00CA0294" w:rsidP="003E36E1">
      <w:pPr>
        <w:ind w:right="181"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- Подпрограмма «Содействие развитию градостроительной деятельности» расходы запланированы в сумме </w:t>
      </w:r>
      <w:r>
        <w:rPr>
          <w:color w:val="000000"/>
          <w:sz w:val="26"/>
          <w:szCs w:val="26"/>
        </w:rPr>
        <w:t>5 499 977,0</w:t>
      </w:r>
      <w:r w:rsidRPr="002E58BF">
        <w:rPr>
          <w:color w:val="000000"/>
          <w:sz w:val="26"/>
          <w:szCs w:val="26"/>
        </w:rPr>
        <w:t xml:space="preserve"> рублей и направлены на разработку местных нормативов градостроительной деятельности. Запланированные расходы на разработку проекта планировки и межевания территории города Пыть-Ях будут освоены в</w:t>
      </w:r>
      <w:r>
        <w:rPr>
          <w:color w:val="000000"/>
          <w:sz w:val="26"/>
          <w:szCs w:val="26"/>
        </w:rPr>
        <w:t xml:space="preserve">о втором - </w:t>
      </w:r>
      <w:r w:rsidRPr="002E58BF">
        <w:rPr>
          <w:color w:val="000000"/>
          <w:sz w:val="26"/>
          <w:szCs w:val="26"/>
        </w:rPr>
        <w:t xml:space="preserve"> третьем квартале текущего года</w:t>
      </w:r>
      <w:r>
        <w:rPr>
          <w:color w:val="000000"/>
          <w:sz w:val="26"/>
          <w:szCs w:val="26"/>
        </w:rPr>
        <w:t>, так как объявленный аукцион состоялся в мае 2017 года.</w:t>
      </w:r>
    </w:p>
    <w:p w:rsidR="00CA0294" w:rsidRDefault="00CA0294" w:rsidP="0095459C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highlight w:val="yellow"/>
        </w:rPr>
      </w:pPr>
      <w:r w:rsidRPr="000A7450">
        <w:rPr>
          <w:sz w:val="26"/>
          <w:szCs w:val="26"/>
        </w:rPr>
        <w:t xml:space="preserve">- Подпрограмма «Содействие развитию жилищного строительства» расходы произведены в сумме 4 645 839,03 рубля или 9,45% к уточненному плану. </w:t>
      </w:r>
      <w:r>
        <w:rPr>
          <w:sz w:val="26"/>
          <w:szCs w:val="26"/>
        </w:rPr>
        <w:t xml:space="preserve">В отчетном периоде произведен возврат в бюджет автономного округа средств в рамках </w:t>
      </w:r>
      <w:r w:rsidRPr="00864B8B">
        <w:rPr>
          <w:sz w:val="26"/>
          <w:szCs w:val="26"/>
        </w:rPr>
        <w:t xml:space="preserve">Адресной программы по переселению граждан из аварийного жилищного фонда </w:t>
      </w:r>
      <w:r>
        <w:rPr>
          <w:sz w:val="26"/>
          <w:szCs w:val="26"/>
        </w:rPr>
        <w:t xml:space="preserve">в соответствии с требованием Департамента жилищно-коммунального комплекса и энергетики Ханты-Мансийского автономного округа – Югры. </w:t>
      </w:r>
      <w:r w:rsidRPr="0095459C">
        <w:rPr>
          <w:sz w:val="26"/>
          <w:szCs w:val="26"/>
        </w:rPr>
        <w:t>За счет лимитов 2017 года проводится подготовка аукционов на приобретение жилых помещений.</w:t>
      </w:r>
      <w:r>
        <w:rPr>
          <w:sz w:val="26"/>
          <w:szCs w:val="26"/>
        </w:rPr>
        <w:t xml:space="preserve"> В рамках реализации мероприятия «</w:t>
      </w:r>
      <w:r w:rsidRPr="0095459C">
        <w:rPr>
          <w:sz w:val="26"/>
          <w:szCs w:val="26"/>
        </w:rPr>
        <w:t>Ликвидация и расселение приспособленных для проживания строений (балочных массивов), расположенных на территории муницип</w:t>
      </w:r>
      <w:r>
        <w:rPr>
          <w:sz w:val="26"/>
          <w:szCs w:val="26"/>
        </w:rPr>
        <w:t xml:space="preserve">ального образования г. Пыть-Ях» расходы в отчетном периоде не </w:t>
      </w:r>
      <w:r w:rsidRPr="0095459C">
        <w:rPr>
          <w:sz w:val="26"/>
          <w:szCs w:val="26"/>
        </w:rPr>
        <w:t>производилис</w:t>
      </w:r>
      <w:bookmarkStart w:id="0" w:name="_GoBack"/>
      <w:bookmarkEnd w:id="0"/>
      <w:r w:rsidRPr="0095459C">
        <w:rPr>
          <w:sz w:val="26"/>
          <w:szCs w:val="26"/>
        </w:rPr>
        <w:t>ь. Проводится проверка потенциальных участников на соответствие условиям программных мероприятий.</w:t>
      </w:r>
    </w:p>
    <w:p w:rsidR="00CA0294" w:rsidRPr="002E58BF" w:rsidRDefault="00CA0294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- Подпрограмма «Обеспечение мерами государственной поддержки по улучшению жилищных условий отдельных категорий граждан» расходы предусмотрены</w:t>
      </w:r>
      <w:r>
        <w:rPr>
          <w:sz w:val="26"/>
          <w:szCs w:val="26"/>
        </w:rPr>
        <w:t xml:space="preserve"> в сумме 8 910 162,00 рубля</w:t>
      </w:r>
      <w:r w:rsidRPr="002E58BF">
        <w:rPr>
          <w:sz w:val="26"/>
          <w:szCs w:val="26"/>
        </w:rPr>
        <w:t xml:space="preserve">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годов», а также на реализацию полномочий, указанных в пунктах 3.1, 3.2 статьи 2 Закона 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законодательством». </w:t>
      </w:r>
      <w:r>
        <w:rPr>
          <w:sz w:val="26"/>
          <w:szCs w:val="26"/>
        </w:rPr>
        <w:t>Расходы в отчётном периоде не проводились.</w:t>
      </w:r>
    </w:p>
    <w:p w:rsidR="00CA0294" w:rsidRPr="002E58BF" w:rsidRDefault="00CA0294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Подпрограмма «Организационное обеспечение деятельности МКУ «Управление капитального строительства города Пыть-Ях» расходы направлены в сумме </w:t>
      </w:r>
      <w:r>
        <w:rPr>
          <w:sz w:val="26"/>
          <w:szCs w:val="26"/>
        </w:rPr>
        <w:t>7 492 106,61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24,66</w:t>
      </w:r>
      <w:r w:rsidRPr="002E58BF">
        <w:rPr>
          <w:sz w:val="26"/>
          <w:szCs w:val="26"/>
        </w:rPr>
        <w:t xml:space="preserve">% к плану. Наибольшая часть расходов </w:t>
      </w:r>
      <w:r>
        <w:rPr>
          <w:sz w:val="26"/>
          <w:szCs w:val="26"/>
        </w:rPr>
        <w:t>88,68</w:t>
      </w:r>
      <w:r w:rsidRPr="002E58BF">
        <w:rPr>
          <w:sz w:val="26"/>
          <w:szCs w:val="26"/>
        </w:rPr>
        <w:t xml:space="preserve">% направлены на оплату труда и начисления на выплаты по оплате труда, которые составили </w:t>
      </w:r>
      <w:r>
        <w:rPr>
          <w:sz w:val="26"/>
          <w:szCs w:val="26"/>
        </w:rPr>
        <w:t>6 644 234,51</w:t>
      </w:r>
      <w:r w:rsidRPr="002E58BF">
        <w:rPr>
          <w:sz w:val="26"/>
          <w:szCs w:val="26"/>
        </w:rPr>
        <w:t xml:space="preserve"> рубл</w:t>
      </w:r>
      <w:r>
        <w:rPr>
          <w:sz w:val="26"/>
          <w:szCs w:val="26"/>
        </w:rPr>
        <w:t>я</w:t>
      </w:r>
      <w:r w:rsidRPr="002E58BF">
        <w:rPr>
          <w:sz w:val="26"/>
          <w:szCs w:val="26"/>
        </w:rPr>
        <w:t xml:space="preserve">. </w:t>
      </w:r>
    </w:p>
    <w:p w:rsidR="00CA0294" w:rsidRPr="002E58BF" w:rsidRDefault="00CA0294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CA0294" w:rsidRPr="002E58BF" w:rsidRDefault="00CA0294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09 0 00 00000 Муниципальная программа «Развитие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годы»</w:t>
      </w:r>
    </w:p>
    <w:p w:rsidR="00CA0294" w:rsidRPr="002E58BF" w:rsidRDefault="00CA0294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</w:p>
    <w:p w:rsidR="00CA0294" w:rsidRPr="002E58BF" w:rsidRDefault="00CA0294" w:rsidP="001A4DB8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>70 555 800,00</w:t>
      </w:r>
      <w:r w:rsidRPr="002E58BF">
        <w:rPr>
          <w:color w:val="000000"/>
          <w:sz w:val="26"/>
          <w:szCs w:val="26"/>
        </w:rPr>
        <w:t xml:space="preserve"> рубл</w:t>
      </w:r>
      <w:r>
        <w:rPr>
          <w:color w:val="000000"/>
          <w:sz w:val="26"/>
          <w:szCs w:val="26"/>
        </w:rPr>
        <w:t>ей, что соответствует уточненному плану на год</w:t>
      </w:r>
      <w:r w:rsidRPr="002E58BF">
        <w:rPr>
          <w:color w:val="000000"/>
          <w:sz w:val="26"/>
          <w:szCs w:val="26"/>
        </w:rPr>
        <w:t xml:space="preserve">. </w:t>
      </w:r>
    </w:p>
    <w:p w:rsidR="00CA0294" w:rsidRDefault="00CA0294" w:rsidP="0020632F">
      <w:pPr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В рамках данной муниципальной программы запланированы расходы на </w:t>
      </w:r>
      <w:r>
        <w:rPr>
          <w:sz w:val="26"/>
          <w:szCs w:val="26"/>
        </w:rPr>
        <w:t>р</w:t>
      </w:r>
      <w:r w:rsidRPr="0032564F">
        <w:rPr>
          <w:sz w:val="26"/>
          <w:szCs w:val="26"/>
        </w:rPr>
        <w:t>еконструкци</w:t>
      </w:r>
      <w:r>
        <w:rPr>
          <w:sz w:val="26"/>
          <w:szCs w:val="26"/>
        </w:rPr>
        <w:t>ю</w:t>
      </w:r>
      <w:r w:rsidRPr="0032564F">
        <w:rPr>
          <w:sz w:val="26"/>
          <w:szCs w:val="26"/>
        </w:rPr>
        <w:t>, расширение, модернизаци</w:t>
      </w:r>
      <w:r>
        <w:rPr>
          <w:sz w:val="26"/>
          <w:szCs w:val="26"/>
        </w:rPr>
        <w:t>ю</w:t>
      </w:r>
      <w:r w:rsidRPr="0032564F">
        <w:rPr>
          <w:sz w:val="26"/>
          <w:szCs w:val="26"/>
        </w:rPr>
        <w:t>, строительство и капитальный ремонт объектов коммунального комплекса</w:t>
      </w:r>
      <w:r>
        <w:rPr>
          <w:sz w:val="26"/>
          <w:szCs w:val="26"/>
        </w:rPr>
        <w:t>, с</w:t>
      </w:r>
      <w:r w:rsidRPr="0032564F">
        <w:rPr>
          <w:sz w:val="26"/>
          <w:szCs w:val="26"/>
        </w:rPr>
        <w:t xml:space="preserve">убсидии некоммерческой организации </w:t>
      </w:r>
      <w:r>
        <w:rPr>
          <w:sz w:val="26"/>
          <w:szCs w:val="26"/>
        </w:rPr>
        <w:t>«</w:t>
      </w:r>
      <w:r w:rsidRPr="0032564F">
        <w:rPr>
          <w:sz w:val="26"/>
          <w:szCs w:val="26"/>
        </w:rPr>
        <w:t>Югорский фонд капитального ремонта многоквартирных домов</w:t>
      </w:r>
      <w:r>
        <w:rPr>
          <w:sz w:val="26"/>
          <w:szCs w:val="26"/>
        </w:rPr>
        <w:t>»</w:t>
      </w:r>
      <w:r w:rsidRPr="0032564F">
        <w:rPr>
          <w:sz w:val="26"/>
          <w:szCs w:val="26"/>
        </w:rPr>
        <w:t xml:space="preserve"> на обеспечение мероприятий по капитальному ремонту многоквартирных домов за счет средств бюджета муниципального образования</w:t>
      </w:r>
      <w:r>
        <w:rPr>
          <w:sz w:val="26"/>
          <w:szCs w:val="26"/>
        </w:rPr>
        <w:t>, на о</w:t>
      </w:r>
      <w:r w:rsidRPr="0032564F">
        <w:rPr>
          <w:sz w:val="26"/>
          <w:szCs w:val="26"/>
        </w:rPr>
        <w:t>беспечение мероприятий по модернизации систем коммунальной инфраструктуры</w:t>
      </w:r>
      <w:r>
        <w:rPr>
          <w:sz w:val="26"/>
          <w:szCs w:val="26"/>
        </w:rPr>
        <w:t>,</w:t>
      </w:r>
      <w:r w:rsidRPr="0032564F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32564F">
        <w:rPr>
          <w:sz w:val="26"/>
          <w:szCs w:val="26"/>
        </w:rPr>
        <w:t>еализаци</w:t>
      </w:r>
      <w:r>
        <w:rPr>
          <w:sz w:val="26"/>
          <w:szCs w:val="26"/>
        </w:rPr>
        <w:t>ю</w:t>
      </w:r>
      <w:r w:rsidRPr="0032564F">
        <w:rPr>
          <w:sz w:val="26"/>
          <w:szCs w:val="26"/>
        </w:rPr>
        <w:t xml:space="preserve">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</w:t>
      </w:r>
      <w:r>
        <w:rPr>
          <w:sz w:val="26"/>
          <w:szCs w:val="26"/>
        </w:rPr>
        <w:t>.</w:t>
      </w:r>
    </w:p>
    <w:p w:rsidR="00CA0294" w:rsidRPr="002E58BF" w:rsidRDefault="00CA0294" w:rsidP="0032564F">
      <w:pPr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В отчетном периоде расходы не проводились, в связи с тем, </w:t>
      </w:r>
      <w:r>
        <w:rPr>
          <w:sz w:val="26"/>
          <w:szCs w:val="26"/>
        </w:rPr>
        <w:t xml:space="preserve">что </w:t>
      </w:r>
      <w:r w:rsidRPr="002E58BF">
        <w:rPr>
          <w:sz w:val="26"/>
          <w:szCs w:val="26"/>
        </w:rPr>
        <w:t>основные мероприятия, предусмотренны</w:t>
      </w:r>
      <w:r>
        <w:rPr>
          <w:sz w:val="26"/>
          <w:szCs w:val="26"/>
        </w:rPr>
        <w:t>е</w:t>
      </w:r>
      <w:r w:rsidRPr="002E58BF">
        <w:rPr>
          <w:sz w:val="26"/>
          <w:szCs w:val="26"/>
        </w:rPr>
        <w:t xml:space="preserve"> муниципальной программой, реализуются в соответствии с сетевыми графиками</w:t>
      </w:r>
      <w:r>
        <w:rPr>
          <w:sz w:val="26"/>
          <w:szCs w:val="26"/>
        </w:rPr>
        <w:t>, проводятся процедуры организации и проведения аукционов.</w:t>
      </w:r>
    </w:p>
    <w:p w:rsidR="00CA0294" w:rsidRPr="002E58BF" w:rsidRDefault="00CA0294" w:rsidP="00AB4D5F">
      <w:pPr>
        <w:ind w:firstLine="567"/>
        <w:jc w:val="both"/>
        <w:rPr>
          <w:sz w:val="26"/>
          <w:szCs w:val="26"/>
        </w:rPr>
      </w:pPr>
    </w:p>
    <w:p w:rsidR="00CA0294" w:rsidRDefault="00CA0294" w:rsidP="006828D9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10 0 00 00000   Муниципальная программа «О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годах»</w:t>
      </w:r>
    </w:p>
    <w:p w:rsidR="00CA0294" w:rsidRPr="002E58BF" w:rsidRDefault="00CA0294" w:rsidP="006828D9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</w:p>
    <w:p w:rsidR="00CA0294" w:rsidRPr="002E58BF" w:rsidRDefault="00CA0294" w:rsidP="00783218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>8 327 500,00</w:t>
      </w:r>
      <w:r w:rsidRPr="002E58BF">
        <w:rPr>
          <w:color w:val="000000"/>
          <w:sz w:val="26"/>
          <w:szCs w:val="26"/>
        </w:rPr>
        <w:t xml:space="preserve"> рубл</w:t>
      </w:r>
      <w:r>
        <w:rPr>
          <w:color w:val="000000"/>
          <w:sz w:val="26"/>
          <w:szCs w:val="26"/>
        </w:rPr>
        <w:t>ей</w:t>
      </w:r>
      <w:r w:rsidRPr="002E58BF">
        <w:rPr>
          <w:color w:val="000000"/>
          <w:sz w:val="26"/>
          <w:szCs w:val="26"/>
        </w:rPr>
        <w:t xml:space="preserve">. </w:t>
      </w:r>
    </w:p>
    <w:p w:rsidR="00CA0294" w:rsidRPr="00783218" w:rsidRDefault="00CA0294" w:rsidP="000A7450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</w:t>
      </w:r>
      <w:r>
        <w:rPr>
          <w:color w:val="000000"/>
          <w:sz w:val="26"/>
          <w:szCs w:val="26"/>
        </w:rPr>
        <w:t>(-) 174 400,0  рублей – в соответствии с Соглашением о предоставлении субсидии в 2017 году на мероприятия по профилактике правонарушений  на реализацию мероприятия «Обеспечение  функционирования и развития  систем видеонаблюдения с целью повышения  безопасности дорожного движения, информирования населения» приведена в соответствие доля софинансирования за счёт средств местного бюджета.</w:t>
      </w:r>
    </w:p>
    <w:p w:rsidR="00CA0294" w:rsidRDefault="00CA0294" w:rsidP="00783218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Уточненный план по муниципальной программе составил </w:t>
      </w:r>
      <w:r>
        <w:rPr>
          <w:color w:val="000000"/>
          <w:sz w:val="26"/>
          <w:szCs w:val="26"/>
        </w:rPr>
        <w:t xml:space="preserve">8 153 100,00 </w:t>
      </w:r>
      <w:r w:rsidRPr="002E58BF">
        <w:rPr>
          <w:color w:val="000000"/>
          <w:sz w:val="26"/>
          <w:szCs w:val="26"/>
        </w:rPr>
        <w:t xml:space="preserve"> рублей</w:t>
      </w:r>
      <w:r>
        <w:rPr>
          <w:color w:val="000000"/>
          <w:sz w:val="26"/>
          <w:szCs w:val="26"/>
        </w:rPr>
        <w:t>.</w:t>
      </w:r>
    </w:p>
    <w:p w:rsidR="00CA0294" w:rsidRPr="002E58BF" w:rsidRDefault="00CA0294" w:rsidP="00781E87">
      <w:pPr>
        <w:ind w:right="181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2E58BF">
        <w:rPr>
          <w:color w:val="000000"/>
          <w:sz w:val="26"/>
          <w:szCs w:val="26"/>
        </w:rPr>
        <w:t xml:space="preserve"> </w:t>
      </w:r>
      <w:r w:rsidRPr="002E58BF">
        <w:rPr>
          <w:sz w:val="26"/>
          <w:szCs w:val="26"/>
        </w:rPr>
        <w:t xml:space="preserve">Расходы за отчетный период исполнены в сумме </w:t>
      </w:r>
      <w:r>
        <w:rPr>
          <w:sz w:val="26"/>
          <w:szCs w:val="26"/>
        </w:rPr>
        <w:t>519 513,45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6,37</w:t>
      </w:r>
      <w:r w:rsidRPr="002E58BF">
        <w:rPr>
          <w:sz w:val="26"/>
          <w:szCs w:val="26"/>
        </w:rPr>
        <w:t xml:space="preserve">% к уточнённому плану, </w:t>
      </w:r>
      <w:r w:rsidRPr="002E58BF">
        <w:rPr>
          <w:color w:val="000000"/>
          <w:sz w:val="26"/>
          <w:szCs w:val="26"/>
        </w:rPr>
        <w:t xml:space="preserve">в том числе по подпрограммам: </w:t>
      </w:r>
    </w:p>
    <w:p w:rsidR="00CA0294" w:rsidRPr="002E58BF" w:rsidRDefault="00CA0294" w:rsidP="00783218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- Подпрограмма «</w:t>
      </w:r>
      <w:r w:rsidRPr="00781E87">
        <w:rPr>
          <w:sz w:val="26"/>
          <w:szCs w:val="26"/>
        </w:rPr>
        <w:t>Профилактика правонарушений в сфере общественного порядка</w:t>
      </w:r>
      <w:r w:rsidRPr="002E58BF">
        <w:rPr>
          <w:sz w:val="26"/>
          <w:szCs w:val="26"/>
        </w:rPr>
        <w:t xml:space="preserve">» исполнена в сумме </w:t>
      </w:r>
      <w:r>
        <w:rPr>
          <w:sz w:val="26"/>
          <w:szCs w:val="26"/>
        </w:rPr>
        <w:t>519 513,45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6,69</w:t>
      </w:r>
      <w:r w:rsidRPr="002E58BF">
        <w:rPr>
          <w:sz w:val="26"/>
          <w:szCs w:val="26"/>
        </w:rPr>
        <w:t xml:space="preserve">% к уточненному плану. За отчетный период в рамках данной подпрограммы расходы направлены на </w:t>
      </w:r>
      <w:r>
        <w:rPr>
          <w:sz w:val="26"/>
          <w:szCs w:val="26"/>
        </w:rPr>
        <w:t>о</w:t>
      </w:r>
      <w:r w:rsidRPr="00781E87">
        <w:rPr>
          <w:sz w:val="26"/>
          <w:szCs w:val="26"/>
        </w:rPr>
        <w:t xml:space="preserve">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</w:r>
      <w:r>
        <w:rPr>
          <w:sz w:val="26"/>
          <w:szCs w:val="26"/>
        </w:rPr>
        <w:t xml:space="preserve"> «</w:t>
      </w:r>
      <w:r w:rsidRPr="00781E87">
        <w:rPr>
          <w:sz w:val="26"/>
          <w:szCs w:val="26"/>
        </w:rPr>
        <w:t>Об административных правонарушениях</w:t>
      </w:r>
      <w:r>
        <w:rPr>
          <w:sz w:val="26"/>
          <w:szCs w:val="26"/>
        </w:rPr>
        <w:t>» в сумме 210 913,45 рублей</w:t>
      </w:r>
      <w:r w:rsidRPr="002E58BF">
        <w:rPr>
          <w:sz w:val="26"/>
          <w:szCs w:val="26"/>
        </w:rPr>
        <w:t xml:space="preserve">, на реализацию мероприятий по профилактике правонарушений в сфере общественного порядка в сумме </w:t>
      </w:r>
      <w:r>
        <w:rPr>
          <w:sz w:val="26"/>
          <w:szCs w:val="26"/>
        </w:rPr>
        <w:t>150 000,</w:t>
      </w:r>
      <w:r w:rsidRPr="002E58BF">
        <w:rPr>
          <w:sz w:val="26"/>
          <w:szCs w:val="26"/>
        </w:rPr>
        <w:t xml:space="preserve">00 рублей, на реализацию мероприятий по профилактике правонарушений в сфере безопасности дорожного движения в сумме </w:t>
      </w:r>
      <w:r>
        <w:rPr>
          <w:sz w:val="26"/>
          <w:szCs w:val="26"/>
        </w:rPr>
        <w:t>158 600,</w:t>
      </w:r>
      <w:r w:rsidRPr="002E58BF">
        <w:rPr>
          <w:sz w:val="26"/>
          <w:szCs w:val="26"/>
        </w:rPr>
        <w:t>00 рублей.</w:t>
      </w:r>
      <w:r w:rsidRPr="00781E87">
        <w:rPr>
          <w:sz w:val="26"/>
          <w:szCs w:val="26"/>
        </w:rPr>
        <w:t xml:space="preserve"> </w:t>
      </w:r>
      <w:r>
        <w:rPr>
          <w:sz w:val="26"/>
          <w:szCs w:val="26"/>
        </w:rPr>
        <w:t>В отчетном периоде низкий процент исполнения к годовым назначениям сложился</w:t>
      </w:r>
      <w:r w:rsidRPr="002E58BF">
        <w:rPr>
          <w:sz w:val="26"/>
          <w:szCs w:val="26"/>
        </w:rPr>
        <w:t xml:space="preserve">, в связи с тем, </w:t>
      </w:r>
      <w:r>
        <w:rPr>
          <w:sz w:val="26"/>
          <w:szCs w:val="26"/>
        </w:rPr>
        <w:t xml:space="preserve">что </w:t>
      </w:r>
      <w:r w:rsidRPr="002E58BF">
        <w:rPr>
          <w:sz w:val="26"/>
          <w:szCs w:val="26"/>
        </w:rPr>
        <w:t>мероприятия</w:t>
      </w:r>
      <w:r>
        <w:rPr>
          <w:sz w:val="26"/>
          <w:szCs w:val="26"/>
        </w:rPr>
        <w:t xml:space="preserve"> по о</w:t>
      </w:r>
      <w:r w:rsidRPr="00781E87">
        <w:rPr>
          <w:sz w:val="26"/>
          <w:szCs w:val="26"/>
        </w:rPr>
        <w:t>беспечени</w:t>
      </w:r>
      <w:r>
        <w:rPr>
          <w:sz w:val="26"/>
          <w:szCs w:val="26"/>
        </w:rPr>
        <w:t>ю</w:t>
      </w:r>
      <w:r w:rsidRPr="00781E87">
        <w:rPr>
          <w:sz w:val="26"/>
          <w:szCs w:val="26"/>
        </w:rPr>
        <w:t xml:space="preserve"> функционирования и развития систем видеонаблюдения в сфере общественного порядка</w:t>
      </w:r>
      <w:r w:rsidRPr="002E58BF">
        <w:rPr>
          <w:sz w:val="26"/>
          <w:szCs w:val="26"/>
        </w:rPr>
        <w:t>, предусмотренны</w:t>
      </w:r>
      <w:r>
        <w:rPr>
          <w:sz w:val="26"/>
          <w:szCs w:val="26"/>
        </w:rPr>
        <w:t>е</w:t>
      </w:r>
      <w:r w:rsidRPr="002E58BF">
        <w:rPr>
          <w:sz w:val="26"/>
          <w:szCs w:val="26"/>
        </w:rPr>
        <w:t xml:space="preserve"> муниципальной программой, реализуются в соответствии с сетевыми графиками</w:t>
      </w:r>
      <w:r>
        <w:rPr>
          <w:sz w:val="26"/>
          <w:szCs w:val="26"/>
        </w:rPr>
        <w:t xml:space="preserve"> и запланированы на 3-4 квартал.</w:t>
      </w:r>
    </w:p>
    <w:p w:rsidR="00CA0294" w:rsidRPr="002E58BF" w:rsidRDefault="00CA0294" w:rsidP="007B7CF5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Подпрограмма «</w:t>
      </w:r>
      <w:r w:rsidRPr="00221CF5">
        <w:rPr>
          <w:sz w:val="26"/>
          <w:szCs w:val="26"/>
        </w:rPr>
        <w:t>Профилактика незаконного оборота и потребления наркотических</w:t>
      </w:r>
      <w:r>
        <w:rPr>
          <w:sz w:val="26"/>
          <w:szCs w:val="26"/>
        </w:rPr>
        <w:t xml:space="preserve"> средств и психотропных веществ</w:t>
      </w:r>
      <w:r w:rsidRPr="002E58BF">
        <w:rPr>
          <w:sz w:val="26"/>
          <w:szCs w:val="26"/>
        </w:rPr>
        <w:t xml:space="preserve">» расходы запланированы в сумме </w:t>
      </w:r>
      <w:r>
        <w:rPr>
          <w:sz w:val="26"/>
          <w:szCs w:val="26"/>
        </w:rPr>
        <w:t>232 700,00</w:t>
      </w:r>
      <w:r w:rsidRPr="002E58BF">
        <w:rPr>
          <w:sz w:val="26"/>
          <w:szCs w:val="26"/>
        </w:rPr>
        <w:t xml:space="preserve"> рублей на информационную поддержку </w:t>
      </w:r>
      <w:r>
        <w:rPr>
          <w:sz w:val="26"/>
          <w:szCs w:val="26"/>
        </w:rPr>
        <w:t xml:space="preserve">и проведение </w:t>
      </w:r>
      <w:r w:rsidRPr="00457B80">
        <w:rPr>
          <w:sz w:val="26"/>
          <w:szCs w:val="26"/>
        </w:rPr>
        <w:t xml:space="preserve">мероприятия </w:t>
      </w:r>
      <w:r>
        <w:rPr>
          <w:sz w:val="26"/>
          <w:szCs w:val="26"/>
        </w:rPr>
        <w:t>«</w:t>
      </w:r>
      <w:r w:rsidRPr="00457B80">
        <w:rPr>
          <w:sz w:val="26"/>
          <w:szCs w:val="26"/>
        </w:rPr>
        <w:t>Здорово быть молодым и здоровым</w:t>
      </w:r>
      <w:r>
        <w:rPr>
          <w:sz w:val="26"/>
          <w:szCs w:val="26"/>
        </w:rPr>
        <w:t>»</w:t>
      </w:r>
      <w:r w:rsidRPr="00457B80">
        <w:rPr>
          <w:sz w:val="26"/>
          <w:szCs w:val="26"/>
        </w:rPr>
        <w:t xml:space="preserve"> и </w:t>
      </w:r>
      <w:r>
        <w:rPr>
          <w:sz w:val="26"/>
          <w:szCs w:val="26"/>
        </w:rPr>
        <w:t>«</w:t>
      </w:r>
      <w:r w:rsidRPr="00457B80">
        <w:rPr>
          <w:sz w:val="26"/>
          <w:szCs w:val="26"/>
        </w:rPr>
        <w:t>В будущее без вредных привычек</w:t>
      </w:r>
      <w:r>
        <w:rPr>
          <w:sz w:val="26"/>
          <w:szCs w:val="26"/>
        </w:rPr>
        <w:t>».</w:t>
      </w:r>
      <w:r w:rsidRPr="002E58BF">
        <w:rPr>
          <w:sz w:val="26"/>
          <w:szCs w:val="26"/>
        </w:rPr>
        <w:t xml:space="preserve"> Данные средства будут использованы в</w:t>
      </w:r>
      <w:r>
        <w:rPr>
          <w:sz w:val="26"/>
          <w:szCs w:val="26"/>
        </w:rPr>
        <w:t xml:space="preserve">о втором - </w:t>
      </w:r>
      <w:r w:rsidRPr="002E58BF">
        <w:rPr>
          <w:sz w:val="26"/>
          <w:szCs w:val="26"/>
        </w:rPr>
        <w:t xml:space="preserve"> третьем квартале текущего года.</w:t>
      </w:r>
    </w:p>
    <w:p w:rsidR="00CA0294" w:rsidRDefault="00CA0294" w:rsidP="007B7CF5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Подпрограмма «Профилактика </w:t>
      </w:r>
      <w:r w:rsidRPr="0072748C">
        <w:rPr>
          <w:sz w:val="26"/>
          <w:szCs w:val="26"/>
        </w:rPr>
        <w:t>экстремизма» расходы в сумме 76 000,00 рублей запланированы на опубликование материалов направленных на профилактику экстремизма, пропаганду мира и согласия, патриотическое воспитание через средства массовой информации. Расходы не проводились, в связи с отсутствием договора на изготовление и прокат социальных роликов</w:t>
      </w:r>
      <w:r w:rsidRPr="002E58BF">
        <w:rPr>
          <w:sz w:val="26"/>
          <w:szCs w:val="26"/>
        </w:rPr>
        <w:t>. Средства будут использованы в полном объеме до конца текущего года.</w:t>
      </w:r>
    </w:p>
    <w:p w:rsidR="00CA0294" w:rsidRPr="002E58BF" w:rsidRDefault="00CA0294" w:rsidP="007B7CF5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2748C">
        <w:rPr>
          <w:sz w:val="26"/>
          <w:szCs w:val="26"/>
        </w:rPr>
        <w:t xml:space="preserve">Подпрограмма </w:t>
      </w:r>
      <w:r>
        <w:rPr>
          <w:sz w:val="26"/>
          <w:szCs w:val="26"/>
        </w:rPr>
        <w:t>«</w:t>
      </w:r>
      <w:r w:rsidRPr="0072748C">
        <w:rPr>
          <w:sz w:val="26"/>
          <w:szCs w:val="26"/>
        </w:rPr>
        <w:t>Гармонизация межнациональных отношений, обеспечение гражданского единства</w:t>
      </w:r>
      <w:r>
        <w:rPr>
          <w:sz w:val="26"/>
          <w:szCs w:val="26"/>
        </w:rPr>
        <w:t xml:space="preserve">»- </w:t>
      </w:r>
      <w:r w:rsidRPr="0072748C">
        <w:rPr>
          <w:sz w:val="26"/>
          <w:szCs w:val="26"/>
        </w:rPr>
        <w:t xml:space="preserve"> </w:t>
      </w:r>
      <w:r w:rsidRPr="002E58BF">
        <w:rPr>
          <w:sz w:val="26"/>
          <w:szCs w:val="26"/>
        </w:rPr>
        <w:t xml:space="preserve">расходы в сумме </w:t>
      </w:r>
      <w:r>
        <w:rPr>
          <w:sz w:val="26"/>
          <w:szCs w:val="26"/>
        </w:rPr>
        <w:t>76</w:t>
      </w:r>
      <w:r w:rsidRPr="002E58BF">
        <w:rPr>
          <w:sz w:val="26"/>
          <w:szCs w:val="26"/>
        </w:rPr>
        <w:t xml:space="preserve"> 000,00 рублей запланированы на укрепление толерантности в г. Пыть-Яхе через средства массовой информации.</w:t>
      </w:r>
      <w:r>
        <w:rPr>
          <w:sz w:val="26"/>
          <w:szCs w:val="26"/>
        </w:rPr>
        <w:t xml:space="preserve"> Расходы не проводились.</w:t>
      </w:r>
    </w:p>
    <w:p w:rsidR="00CA0294" w:rsidRPr="002E58BF" w:rsidRDefault="00CA0294" w:rsidP="007B7CF5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CA0294" w:rsidRPr="002E58BF" w:rsidRDefault="00CA0294" w:rsidP="007B7CF5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11 0 00 00000 Муниципальная программа «Защита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годы»</w:t>
      </w: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CA0294" w:rsidRDefault="00CA0294" w:rsidP="009A3481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>24 177 900,00</w:t>
      </w:r>
      <w:r w:rsidRPr="002E58BF">
        <w:rPr>
          <w:color w:val="000000"/>
          <w:sz w:val="26"/>
          <w:szCs w:val="26"/>
        </w:rPr>
        <w:t xml:space="preserve"> рублей</w:t>
      </w:r>
      <w:r w:rsidRPr="00CD267B">
        <w:rPr>
          <w:color w:val="000000"/>
          <w:sz w:val="26"/>
          <w:szCs w:val="26"/>
        </w:rPr>
        <w:t>, что соответствует уточненному плану на год</w:t>
      </w:r>
      <w:r w:rsidRPr="002E58BF">
        <w:rPr>
          <w:color w:val="000000"/>
          <w:sz w:val="26"/>
          <w:szCs w:val="26"/>
        </w:rPr>
        <w:t>.</w:t>
      </w: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>
        <w:rPr>
          <w:sz w:val="26"/>
          <w:szCs w:val="26"/>
        </w:rPr>
        <w:t>5 300 007,46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21,92</w:t>
      </w:r>
      <w:r w:rsidRPr="002E58BF">
        <w:rPr>
          <w:sz w:val="26"/>
          <w:szCs w:val="26"/>
        </w:rPr>
        <w:t xml:space="preserve">% к уточнённому плану, </w:t>
      </w:r>
      <w:r w:rsidRPr="002E58BF">
        <w:rPr>
          <w:color w:val="000000"/>
          <w:sz w:val="26"/>
          <w:szCs w:val="26"/>
        </w:rPr>
        <w:t>и направлены на о</w:t>
      </w:r>
      <w:r w:rsidRPr="002E58BF">
        <w:rPr>
          <w:sz w:val="26"/>
          <w:szCs w:val="26"/>
        </w:rPr>
        <w:t>рганизацию обеспечения деятельности муниципального казенного учреждения «ЕДДС города Пыть-Яха»</w:t>
      </w:r>
      <w:r>
        <w:rPr>
          <w:sz w:val="26"/>
          <w:szCs w:val="26"/>
        </w:rPr>
        <w:t xml:space="preserve"> в сумме 5 150 007,46 рублей, а также на т</w:t>
      </w:r>
      <w:r w:rsidRPr="00283D9F">
        <w:rPr>
          <w:sz w:val="26"/>
          <w:szCs w:val="26"/>
        </w:rPr>
        <w:t>ехническое обслуживание системы оповещения населения города</w:t>
      </w:r>
      <w:r>
        <w:rPr>
          <w:sz w:val="26"/>
          <w:szCs w:val="26"/>
        </w:rPr>
        <w:t xml:space="preserve"> в сумме 150 000,00 рублей</w:t>
      </w:r>
      <w:r w:rsidRPr="002E58BF">
        <w:rPr>
          <w:sz w:val="26"/>
          <w:szCs w:val="26"/>
        </w:rPr>
        <w:t xml:space="preserve">. </w:t>
      </w: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CA0294" w:rsidRPr="000A5467" w:rsidRDefault="00CA0294" w:rsidP="007B7CF5">
      <w:pPr>
        <w:pStyle w:val="BodyText"/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0A5467">
        <w:rPr>
          <w:b/>
          <w:sz w:val="26"/>
          <w:szCs w:val="26"/>
        </w:rPr>
        <w:t>12 0 00 00000 Муниципальная программа «Обеспечение экологической безопасности муниципального образования городской округ город Пыть-Ях на 2016-2020 годы»</w:t>
      </w:r>
    </w:p>
    <w:p w:rsidR="00CA0294" w:rsidRPr="000A5467" w:rsidRDefault="00CA0294" w:rsidP="00AE0980">
      <w:pPr>
        <w:ind w:firstLine="567"/>
        <w:jc w:val="both"/>
        <w:rPr>
          <w:color w:val="000000"/>
          <w:sz w:val="26"/>
          <w:szCs w:val="26"/>
        </w:rPr>
      </w:pPr>
      <w:r w:rsidRPr="000A5467">
        <w:rPr>
          <w:color w:val="000000"/>
          <w:sz w:val="26"/>
          <w:szCs w:val="26"/>
        </w:rPr>
        <w:t>В соответствии с решением о бюджете городского округа бюджетные ассигнования по муниципальной программе утверждены в сумме 4 817 200,00 рублей, что соответствует уточненному плану на год.</w:t>
      </w:r>
    </w:p>
    <w:p w:rsidR="00CA0294" w:rsidRPr="002E58BF" w:rsidRDefault="00CA0294" w:rsidP="00225883">
      <w:pPr>
        <w:pStyle w:val="BodyText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0A5467">
        <w:rPr>
          <w:sz w:val="26"/>
          <w:szCs w:val="26"/>
        </w:rPr>
        <w:t xml:space="preserve">Бюджетные ассигнования </w:t>
      </w:r>
      <w:r w:rsidRPr="000A5467">
        <w:rPr>
          <w:color w:val="000000"/>
          <w:sz w:val="26"/>
          <w:szCs w:val="26"/>
        </w:rPr>
        <w:t>предусмотрены на</w:t>
      </w:r>
      <w:r w:rsidRPr="000A5467">
        <w:rPr>
          <w:sz w:val="26"/>
          <w:szCs w:val="26"/>
        </w:rPr>
        <w:t xml:space="preserve"> ликвидацию несанкционированных свалок, на организацию и проведение мероприятий в рамках международной экологической акции «Спасти и сохранить», на участие в окружном конкурсе «Лучшее муниципальное образование Ханты-Мансийского автономного округа-Югры в сфере отношений, связанных с охраной окружающей среды» и на организацию осуществления мероприятий по проведению дезинсекции и дератизации в Ханты-Мансийском автономном округе – Югре. Средства будут использованы в полном объеме до конца текущего года.</w:t>
      </w:r>
    </w:p>
    <w:p w:rsidR="00CA0294" w:rsidRPr="002E58BF" w:rsidRDefault="00CA0294" w:rsidP="007B7CF5">
      <w:pPr>
        <w:pStyle w:val="BodyText"/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CA0294" w:rsidRPr="002E58BF" w:rsidRDefault="00CA0294" w:rsidP="007B7CF5">
      <w:pPr>
        <w:tabs>
          <w:tab w:val="left" w:pos="567"/>
        </w:tabs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13 0 00 00000 Муниципальная программа «Социально-экономическое развитие, инвестиции муниципального образования городской округ город Пыть-Ях на 2016 – 2020 годы»</w:t>
      </w:r>
    </w:p>
    <w:p w:rsidR="00CA0294" w:rsidRPr="002E58BF" w:rsidRDefault="00CA0294" w:rsidP="007B7CF5">
      <w:pPr>
        <w:tabs>
          <w:tab w:val="left" w:pos="567"/>
        </w:tabs>
        <w:ind w:firstLine="567"/>
        <w:rPr>
          <w:sz w:val="26"/>
          <w:szCs w:val="26"/>
        </w:rPr>
      </w:pPr>
    </w:p>
    <w:p w:rsidR="00CA0294" w:rsidRPr="002E58BF" w:rsidRDefault="00CA0294" w:rsidP="00AE0980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>29 316 200,00</w:t>
      </w:r>
      <w:r w:rsidRPr="002E58BF">
        <w:rPr>
          <w:color w:val="000000"/>
          <w:sz w:val="26"/>
          <w:szCs w:val="26"/>
        </w:rPr>
        <w:t xml:space="preserve"> рублей</w:t>
      </w:r>
      <w:r w:rsidRPr="000A5467">
        <w:rPr>
          <w:color w:val="000000"/>
          <w:sz w:val="26"/>
          <w:szCs w:val="26"/>
        </w:rPr>
        <w:t>, что соответствует уточненному плану на год</w:t>
      </w:r>
      <w:r w:rsidRPr="002E58BF">
        <w:rPr>
          <w:color w:val="000000"/>
          <w:sz w:val="26"/>
          <w:szCs w:val="26"/>
        </w:rPr>
        <w:t>.</w:t>
      </w:r>
    </w:p>
    <w:p w:rsidR="00CA0294" w:rsidRPr="002E58BF" w:rsidRDefault="00CA0294" w:rsidP="009F621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>
        <w:rPr>
          <w:sz w:val="26"/>
          <w:szCs w:val="26"/>
        </w:rPr>
        <w:t>7 211 760,16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24,60</w:t>
      </w:r>
      <w:r w:rsidRPr="002E58BF">
        <w:rPr>
          <w:sz w:val="26"/>
          <w:szCs w:val="26"/>
        </w:rPr>
        <w:t xml:space="preserve">% к уточнённому плану и направлены на финансовое обеспечение выполнения муниципального задания с участием средств окружного бюджета на МБУ «МФЦ г. Пыть-Яха», на развитие многофункционального центра предоставления государственных и муниципальных услуг. </w:t>
      </w:r>
    </w:p>
    <w:p w:rsidR="00CA0294" w:rsidRPr="002E58BF" w:rsidRDefault="00CA0294" w:rsidP="007B7CF5">
      <w:pPr>
        <w:pStyle w:val="BodyText"/>
        <w:tabs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CA0294" w:rsidRPr="002E58BF" w:rsidRDefault="00CA0294" w:rsidP="007B7CF5">
      <w:pPr>
        <w:pStyle w:val="BodyText"/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CA0294" w:rsidRPr="002E58BF" w:rsidRDefault="00CA0294" w:rsidP="007B7CF5">
      <w:pPr>
        <w:pStyle w:val="BodyText"/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14 0 00 00000 Муниципальная программа «Информационное общество муниципального образования городской округ город Пыть-Ях на 2014-2020 годы»</w:t>
      </w:r>
    </w:p>
    <w:p w:rsidR="00CA0294" w:rsidRDefault="00CA0294" w:rsidP="00AE0980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>6 398 200,00</w:t>
      </w:r>
      <w:r w:rsidRPr="002E58BF">
        <w:rPr>
          <w:color w:val="000000"/>
          <w:sz w:val="26"/>
          <w:szCs w:val="26"/>
        </w:rPr>
        <w:t xml:space="preserve"> рублей</w:t>
      </w:r>
      <w:r>
        <w:rPr>
          <w:color w:val="000000"/>
          <w:sz w:val="26"/>
          <w:szCs w:val="26"/>
        </w:rPr>
        <w:t>, что соответствует уточненному плану на год.</w:t>
      </w:r>
    </w:p>
    <w:p w:rsidR="00CA0294" w:rsidRPr="002E58BF" w:rsidRDefault="00CA0294" w:rsidP="003E12E0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>
        <w:rPr>
          <w:sz w:val="26"/>
          <w:szCs w:val="26"/>
        </w:rPr>
        <w:t>35 592,04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0,56</w:t>
      </w:r>
      <w:r w:rsidRPr="002E58BF">
        <w:rPr>
          <w:sz w:val="26"/>
          <w:szCs w:val="26"/>
        </w:rPr>
        <w:t xml:space="preserve">% к уточнённому годовому плану, </w:t>
      </w:r>
      <w:r w:rsidRPr="002E58BF">
        <w:rPr>
          <w:color w:val="000000"/>
          <w:sz w:val="26"/>
          <w:szCs w:val="26"/>
        </w:rPr>
        <w:t>и направлены в рамках п</w:t>
      </w:r>
      <w:r w:rsidRPr="002E58BF">
        <w:rPr>
          <w:sz w:val="26"/>
          <w:szCs w:val="26"/>
        </w:rPr>
        <w:t xml:space="preserve">одпрограммы «Развитие и сопровождение инфраструктуры информационных систем, имеющих особо важное значение для социально-экономического развития». </w:t>
      </w:r>
    </w:p>
    <w:p w:rsidR="00CA0294" w:rsidRPr="002E58BF" w:rsidRDefault="00CA0294" w:rsidP="003E12E0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Расходы в рамках данной муниципальной программы запланированы на формирование информационных ресурсов и обеспечение доступа к ним с помощью интернет-сайтов и информационных систем, на обеспечение информационной безопасности корпоративной сети органа местного самоуправления, на обеспечение информационной деятельности органов местного самоуправления, и будут </w:t>
      </w:r>
      <w:r>
        <w:rPr>
          <w:sz w:val="26"/>
          <w:szCs w:val="26"/>
        </w:rPr>
        <w:t>исполнены до конца текущего года.</w:t>
      </w:r>
      <w:r w:rsidRPr="002E58BF">
        <w:rPr>
          <w:sz w:val="26"/>
          <w:szCs w:val="26"/>
        </w:rPr>
        <w:t xml:space="preserve"> </w:t>
      </w:r>
    </w:p>
    <w:p w:rsidR="00CA0294" w:rsidRPr="002E58BF" w:rsidRDefault="00CA0294" w:rsidP="007B7CF5">
      <w:pPr>
        <w:pStyle w:val="Title"/>
        <w:tabs>
          <w:tab w:val="left" w:pos="567"/>
        </w:tabs>
        <w:ind w:firstLine="567"/>
        <w:rPr>
          <w:sz w:val="26"/>
          <w:szCs w:val="26"/>
        </w:rPr>
      </w:pPr>
    </w:p>
    <w:p w:rsidR="00CA0294" w:rsidRPr="002E58BF" w:rsidRDefault="00CA0294" w:rsidP="007B7CF5">
      <w:pPr>
        <w:pStyle w:val="Title"/>
        <w:tabs>
          <w:tab w:val="left" w:pos="567"/>
        </w:tabs>
        <w:ind w:firstLine="567"/>
        <w:rPr>
          <w:sz w:val="26"/>
          <w:szCs w:val="26"/>
        </w:rPr>
      </w:pPr>
      <w:r w:rsidRPr="002E58BF">
        <w:rPr>
          <w:sz w:val="26"/>
          <w:szCs w:val="26"/>
        </w:rPr>
        <w:t>15 0 00 00000 Муниципальная программа «Развитие транспортной системы муниципального образования городской округ город Пыть-Ях на 2016-2020 годы»</w:t>
      </w: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CA0294" w:rsidRPr="002E58BF" w:rsidRDefault="00CA0294" w:rsidP="00C43031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 xml:space="preserve">151 287 300,00 </w:t>
      </w:r>
      <w:r w:rsidRPr="002E58BF">
        <w:rPr>
          <w:color w:val="000000"/>
          <w:sz w:val="26"/>
          <w:szCs w:val="26"/>
        </w:rPr>
        <w:t>рублей</w:t>
      </w:r>
      <w:r w:rsidRPr="000A5467">
        <w:rPr>
          <w:color w:val="000000"/>
          <w:sz w:val="26"/>
          <w:szCs w:val="26"/>
        </w:rPr>
        <w:t>, что соответствует уточненному плану на год</w:t>
      </w:r>
      <w:r w:rsidRPr="002E58BF">
        <w:rPr>
          <w:color w:val="000000"/>
          <w:sz w:val="26"/>
          <w:szCs w:val="26"/>
        </w:rPr>
        <w:t>.</w:t>
      </w:r>
    </w:p>
    <w:p w:rsidR="00CA0294" w:rsidRPr="002E58BF" w:rsidRDefault="00CA0294" w:rsidP="00C43031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>
        <w:rPr>
          <w:sz w:val="26"/>
          <w:szCs w:val="26"/>
        </w:rPr>
        <w:t>29 214 896,53</w:t>
      </w:r>
      <w:r w:rsidRPr="002E58BF">
        <w:rPr>
          <w:sz w:val="26"/>
          <w:szCs w:val="26"/>
        </w:rPr>
        <w:t xml:space="preserve"> рублей или 19,3</w:t>
      </w:r>
      <w:r>
        <w:rPr>
          <w:sz w:val="26"/>
          <w:szCs w:val="26"/>
        </w:rPr>
        <w:t>1</w:t>
      </w:r>
      <w:r w:rsidRPr="002E58BF">
        <w:rPr>
          <w:sz w:val="26"/>
          <w:szCs w:val="26"/>
        </w:rPr>
        <w:t xml:space="preserve">% к уточнённому плану, </w:t>
      </w:r>
      <w:r w:rsidRPr="002E58BF">
        <w:rPr>
          <w:color w:val="000000"/>
          <w:sz w:val="26"/>
          <w:szCs w:val="26"/>
        </w:rPr>
        <w:t>в том числе по подпрограммам:</w:t>
      </w:r>
    </w:p>
    <w:p w:rsidR="00CA0294" w:rsidRPr="002E58BF" w:rsidRDefault="00CA0294" w:rsidP="00C4303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rStyle w:val="TitleChar"/>
          <w:b w:val="0"/>
          <w:bCs/>
          <w:sz w:val="26"/>
          <w:szCs w:val="26"/>
        </w:rPr>
        <w:t>- Подпрограмма «Автомобильные транспорт»</w:t>
      </w:r>
      <w:r w:rsidRPr="002E58BF">
        <w:rPr>
          <w:sz w:val="26"/>
          <w:szCs w:val="26"/>
        </w:rPr>
        <w:t xml:space="preserve"> расходы исполнены в сумме     </w:t>
      </w:r>
      <w:r>
        <w:rPr>
          <w:sz w:val="26"/>
          <w:szCs w:val="26"/>
        </w:rPr>
        <w:t>23 724 950,</w:t>
      </w:r>
      <w:r w:rsidRPr="002E58BF">
        <w:rPr>
          <w:sz w:val="26"/>
          <w:szCs w:val="26"/>
        </w:rPr>
        <w:t xml:space="preserve">00 рублей или </w:t>
      </w:r>
      <w:r>
        <w:rPr>
          <w:sz w:val="26"/>
          <w:szCs w:val="26"/>
        </w:rPr>
        <w:t>38,97</w:t>
      </w:r>
      <w:r w:rsidRPr="002E58BF">
        <w:rPr>
          <w:sz w:val="26"/>
          <w:szCs w:val="26"/>
        </w:rPr>
        <w:t>% к уточненному плану и направлены</w:t>
      </w:r>
      <w:r w:rsidRPr="002E58BF">
        <w:rPr>
          <w:bCs/>
          <w:iCs/>
          <w:sz w:val="26"/>
          <w:szCs w:val="26"/>
        </w:rPr>
        <w:t xml:space="preserve"> на предоставление субсидий предприятиям автомобильного транспорта на возмещение убытков от перевозки пассажиров на городских маршрутах. </w:t>
      </w:r>
    </w:p>
    <w:p w:rsidR="00CA0294" w:rsidRPr="002E58BF" w:rsidRDefault="00CA0294" w:rsidP="00C43031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rStyle w:val="TitleChar"/>
          <w:b w:val="0"/>
          <w:bCs/>
          <w:sz w:val="26"/>
          <w:szCs w:val="26"/>
        </w:rPr>
        <w:t>- Подпрограмма «Дорожное хозяйство»</w:t>
      </w:r>
      <w:r w:rsidRPr="002E58BF">
        <w:rPr>
          <w:sz w:val="26"/>
          <w:szCs w:val="26"/>
        </w:rPr>
        <w:t xml:space="preserve"> расходы исполнены в сумме </w:t>
      </w:r>
      <w:r>
        <w:rPr>
          <w:sz w:val="26"/>
          <w:szCs w:val="26"/>
        </w:rPr>
        <w:t>5 489 946,53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6,08</w:t>
      </w:r>
      <w:r w:rsidRPr="002E58BF">
        <w:rPr>
          <w:sz w:val="26"/>
          <w:szCs w:val="26"/>
        </w:rPr>
        <w:t xml:space="preserve"> % к уточненному плану и направлены на содержание автомобильных дорог (улично-дорожной сети города) и искусственных сооружений на них, на содержание светофорных комплексов, расположенных на улично-дорожной сети города, на ремонт (асфальтирование) автомобильных дорог общего пользования местного значения.</w:t>
      </w: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CA0294" w:rsidRPr="002E58BF" w:rsidRDefault="00CA0294" w:rsidP="00954455">
      <w:pPr>
        <w:pStyle w:val="Title"/>
        <w:tabs>
          <w:tab w:val="left" w:pos="567"/>
        </w:tabs>
        <w:ind w:firstLine="567"/>
        <w:rPr>
          <w:sz w:val="26"/>
          <w:szCs w:val="26"/>
        </w:rPr>
      </w:pPr>
      <w:r w:rsidRPr="002E58BF">
        <w:rPr>
          <w:sz w:val="26"/>
          <w:szCs w:val="26"/>
        </w:rPr>
        <w:t>16 0 00 00000 Муниципальная программа «Управление муниципальными финансами в муниципальном образовании городской округ город Пыть-Ях на 2016-2020 годы»</w:t>
      </w:r>
    </w:p>
    <w:p w:rsidR="00CA0294" w:rsidRPr="002E58BF" w:rsidRDefault="00CA0294" w:rsidP="0095445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CA0294" w:rsidRDefault="00CA0294" w:rsidP="00F64D9A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 xml:space="preserve">32 424 600,00 </w:t>
      </w:r>
      <w:r w:rsidRPr="002E58BF">
        <w:rPr>
          <w:color w:val="000000"/>
          <w:sz w:val="26"/>
          <w:szCs w:val="26"/>
        </w:rPr>
        <w:t>рублей</w:t>
      </w:r>
      <w:r>
        <w:rPr>
          <w:color w:val="000000"/>
          <w:sz w:val="26"/>
          <w:szCs w:val="26"/>
        </w:rPr>
        <w:t>, что соответствует уточненному плану на год.</w:t>
      </w:r>
    </w:p>
    <w:p w:rsidR="00CA0294" w:rsidRPr="002E58BF" w:rsidRDefault="00CA0294" w:rsidP="00F64D9A">
      <w:pPr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>
        <w:rPr>
          <w:sz w:val="26"/>
          <w:szCs w:val="26"/>
        </w:rPr>
        <w:t>2 130 832,74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6,54</w:t>
      </w:r>
      <w:r w:rsidRPr="002E58BF">
        <w:rPr>
          <w:sz w:val="26"/>
          <w:szCs w:val="26"/>
        </w:rPr>
        <w:t>% к утверждённому плану и направлены на обслуживание муниципального долга.</w:t>
      </w: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CA0294" w:rsidRPr="002E58BF" w:rsidRDefault="00CA0294" w:rsidP="007B7CF5">
      <w:pPr>
        <w:pStyle w:val="Title"/>
        <w:tabs>
          <w:tab w:val="left" w:pos="567"/>
        </w:tabs>
        <w:ind w:firstLine="567"/>
        <w:rPr>
          <w:sz w:val="26"/>
          <w:szCs w:val="26"/>
        </w:rPr>
      </w:pPr>
      <w:r w:rsidRPr="002E58BF">
        <w:rPr>
          <w:sz w:val="26"/>
          <w:szCs w:val="26"/>
        </w:rPr>
        <w:t>17 0 00 00000 Муниципальная программа «Развитие гражданского общества муниципального образования городской округ город Пыть-Ях на 2016-2020 годы»</w:t>
      </w: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CA0294" w:rsidRPr="002E58BF" w:rsidRDefault="00CA0294" w:rsidP="00760415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>24 973 400,00</w:t>
      </w:r>
      <w:r w:rsidRPr="002E58BF">
        <w:rPr>
          <w:color w:val="000000"/>
          <w:sz w:val="26"/>
          <w:szCs w:val="26"/>
        </w:rPr>
        <w:t xml:space="preserve"> рублей</w:t>
      </w:r>
      <w:r w:rsidRPr="000A5467">
        <w:rPr>
          <w:color w:val="000000"/>
          <w:sz w:val="26"/>
          <w:szCs w:val="26"/>
        </w:rPr>
        <w:t>, что соответствует уточненному плану на год</w:t>
      </w:r>
      <w:r w:rsidRPr="002E58BF">
        <w:rPr>
          <w:color w:val="000000"/>
          <w:sz w:val="26"/>
          <w:szCs w:val="26"/>
        </w:rPr>
        <w:t>.</w:t>
      </w:r>
    </w:p>
    <w:p w:rsidR="00CA0294" w:rsidRPr="002E58BF" w:rsidRDefault="00CA0294" w:rsidP="00C43031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>
        <w:rPr>
          <w:sz w:val="26"/>
          <w:szCs w:val="26"/>
        </w:rPr>
        <w:t>5 612 487,74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22,47</w:t>
      </w:r>
      <w:r w:rsidRPr="002E58BF">
        <w:rPr>
          <w:sz w:val="26"/>
          <w:szCs w:val="26"/>
        </w:rPr>
        <w:t xml:space="preserve">% к утверждённому плану, </w:t>
      </w:r>
      <w:r w:rsidRPr="002E58BF">
        <w:rPr>
          <w:color w:val="000000"/>
          <w:sz w:val="26"/>
          <w:szCs w:val="26"/>
        </w:rPr>
        <w:t>в том числе:</w:t>
      </w:r>
    </w:p>
    <w:p w:rsidR="00CA0294" w:rsidRDefault="00CA0294" w:rsidP="007B7CF5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rStyle w:val="TitleChar"/>
          <w:bCs/>
          <w:sz w:val="26"/>
          <w:szCs w:val="26"/>
        </w:rPr>
        <w:t xml:space="preserve">- </w:t>
      </w:r>
      <w:r w:rsidRPr="002A46C1">
        <w:rPr>
          <w:rStyle w:val="TitleChar"/>
          <w:b w:val="0"/>
          <w:bCs/>
          <w:sz w:val="26"/>
          <w:szCs w:val="26"/>
        </w:rPr>
        <w:t>Финансовая поддержка социально ориентированных некоммерческих организаций</w:t>
      </w:r>
      <w:r>
        <w:rPr>
          <w:rStyle w:val="TitleChar"/>
          <w:b w:val="0"/>
          <w:bCs/>
          <w:sz w:val="26"/>
          <w:szCs w:val="26"/>
        </w:rPr>
        <w:t xml:space="preserve"> составила</w:t>
      </w:r>
      <w:r w:rsidRPr="002E58BF">
        <w:rPr>
          <w:rStyle w:val="TitleChar"/>
          <w:b w:val="0"/>
          <w:bCs/>
          <w:sz w:val="26"/>
          <w:szCs w:val="26"/>
        </w:rPr>
        <w:t xml:space="preserve"> </w:t>
      </w:r>
      <w:r>
        <w:rPr>
          <w:rStyle w:val="TitleChar"/>
          <w:b w:val="0"/>
          <w:bCs/>
          <w:sz w:val="26"/>
          <w:szCs w:val="26"/>
        </w:rPr>
        <w:t xml:space="preserve">535 573,00 </w:t>
      </w:r>
      <w:r w:rsidRPr="002E58BF">
        <w:rPr>
          <w:rStyle w:val="TitleChar"/>
          <w:b w:val="0"/>
          <w:bCs/>
          <w:sz w:val="26"/>
          <w:szCs w:val="26"/>
        </w:rPr>
        <w:t xml:space="preserve">рублей или </w:t>
      </w:r>
      <w:r>
        <w:rPr>
          <w:rStyle w:val="TitleChar"/>
          <w:b w:val="0"/>
          <w:bCs/>
          <w:sz w:val="26"/>
          <w:szCs w:val="26"/>
        </w:rPr>
        <w:t>34,03</w:t>
      </w:r>
      <w:r w:rsidRPr="002E58BF">
        <w:rPr>
          <w:rStyle w:val="TitleChar"/>
          <w:b w:val="0"/>
          <w:bCs/>
          <w:sz w:val="26"/>
          <w:szCs w:val="26"/>
        </w:rPr>
        <w:t>% к уточненному плану, и направлен</w:t>
      </w:r>
      <w:r>
        <w:rPr>
          <w:rStyle w:val="TitleChar"/>
          <w:b w:val="0"/>
          <w:bCs/>
          <w:sz w:val="26"/>
          <w:szCs w:val="26"/>
        </w:rPr>
        <w:t>а</w:t>
      </w:r>
      <w:r w:rsidRPr="002E58BF">
        <w:t xml:space="preserve"> </w:t>
      </w:r>
      <w:r w:rsidRPr="002E58BF">
        <w:rPr>
          <w:sz w:val="26"/>
          <w:szCs w:val="26"/>
        </w:rPr>
        <w:t>на грантовую поддержку социально ориентированным негосударственным некоммерческим организациям путем предоставления на конкурсной основе субсидий на реализацию социально значимых проектов двум организациям;</w:t>
      </w:r>
    </w:p>
    <w:p w:rsidR="00CA0294" w:rsidRPr="002A46C1" w:rsidRDefault="00CA0294" w:rsidP="002A46C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На </w:t>
      </w:r>
      <w:r w:rsidRPr="002A46C1">
        <w:rPr>
          <w:sz w:val="26"/>
          <w:szCs w:val="26"/>
        </w:rPr>
        <w:t xml:space="preserve">организацию функционирования телерадиовещания </w:t>
      </w:r>
      <w:r w:rsidRPr="002A46C1">
        <w:rPr>
          <w:rStyle w:val="TitleChar"/>
          <w:b w:val="0"/>
          <w:bCs/>
          <w:sz w:val="26"/>
          <w:szCs w:val="26"/>
        </w:rPr>
        <w:t xml:space="preserve">расходы составили  </w:t>
      </w:r>
      <w:r w:rsidRPr="002A46C1">
        <w:rPr>
          <w:sz w:val="26"/>
          <w:szCs w:val="26"/>
        </w:rPr>
        <w:t>3 609 226,43 рублей или 23,11% к уточненному плану.</w:t>
      </w:r>
    </w:p>
    <w:p w:rsidR="00CA0294" w:rsidRPr="002A46C1" w:rsidRDefault="00CA0294" w:rsidP="002A46C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2A46C1">
        <w:rPr>
          <w:sz w:val="26"/>
          <w:szCs w:val="26"/>
        </w:rPr>
        <w:t xml:space="preserve">- На подготовку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  </w:t>
      </w:r>
      <w:r>
        <w:rPr>
          <w:sz w:val="26"/>
          <w:szCs w:val="26"/>
        </w:rPr>
        <w:t>расходы составили 1 467 688,31 рублей или 18,97%.</w:t>
      </w:r>
    </w:p>
    <w:p w:rsidR="00CA0294" w:rsidRDefault="00CA0294" w:rsidP="002A46C1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18 0 00 00000 Муниципальная программа «Управление муниципальным имуществом муниципального образования городской округ город Пыть-Ях на 2016-2020 годы»</w:t>
      </w: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CA0294" w:rsidRPr="002E58BF" w:rsidRDefault="00CA0294" w:rsidP="003050B1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 xml:space="preserve">26 610 000,00 </w:t>
      </w:r>
      <w:r w:rsidRPr="002E58BF">
        <w:rPr>
          <w:color w:val="000000"/>
          <w:sz w:val="26"/>
          <w:szCs w:val="26"/>
        </w:rPr>
        <w:t>рублей</w:t>
      </w:r>
      <w:r>
        <w:rPr>
          <w:color w:val="000000"/>
          <w:sz w:val="26"/>
          <w:szCs w:val="26"/>
        </w:rPr>
        <w:t>, что соответствует уточненному плану на год</w:t>
      </w:r>
      <w:r w:rsidRPr="002E58BF">
        <w:rPr>
          <w:color w:val="000000"/>
          <w:sz w:val="26"/>
          <w:szCs w:val="26"/>
        </w:rPr>
        <w:t>.</w:t>
      </w:r>
    </w:p>
    <w:p w:rsidR="00CA0294" w:rsidRPr="002E58BF" w:rsidRDefault="00CA0294" w:rsidP="002433D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>
        <w:rPr>
          <w:sz w:val="26"/>
          <w:szCs w:val="26"/>
        </w:rPr>
        <w:t>3 591 427,55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13,50</w:t>
      </w:r>
      <w:r w:rsidRPr="002E58BF">
        <w:rPr>
          <w:sz w:val="26"/>
          <w:szCs w:val="26"/>
        </w:rPr>
        <w:t xml:space="preserve">% к утверждённому плану </w:t>
      </w:r>
      <w:r w:rsidRPr="002E58BF">
        <w:rPr>
          <w:color w:val="000000"/>
          <w:sz w:val="26"/>
          <w:szCs w:val="26"/>
        </w:rPr>
        <w:t>и направлены на р</w:t>
      </w:r>
      <w:r w:rsidRPr="002E58BF">
        <w:rPr>
          <w:sz w:val="26"/>
          <w:szCs w:val="26"/>
        </w:rPr>
        <w:t xml:space="preserve">еализацию мероприятий в части совершенствования системы управления </w:t>
      </w:r>
      <w:r>
        <w:rPr>
          <w:sz w:val="26"/>
          <w:szCs w:val="26"/>
        </w:rPr>
        <w:t>и н</w:t>
      </w:r>
      <w:r w:rsidRPr="002E58BF">
        <w:rPr>
          <w:sz w:val="26"/>
          <w:szCs w:val="26"/>
        </w:rPr>
        <w:t>адлежащего уровня эксплуатации муниципального имущества</w:t>
      </w:r>
      <w:r>
        <w:rPr>
          <w:sz w:val="26"/>
          <w:szCs w:val="26"/>
        </w:rPr>
        <w:t>, на о</w:t>
      </w:r>
      <w:r w:rsidRPr="00CE382A">
        <w:rPr>
          <w:sz w:val="26"/>
          <w:szCs w:val="26"/>
        </w:rPr>
        <w:t>плат</w:t>
      </w:r>
      <w:r>
        <w:rPr>
          <w:sz w:val="26"/>
          <w:szCs w:val="26"/>
        </w:rPr>
        <w:t>у</w:t>
      </w:r>
      <w:r w:rsidRPr="00CE382A">
        <w:rPr>
          <w:sz w:val="26"/>
          <w:szCs w:val="26"/>
        </w:rPr>
        <w:t xml:space="preserve"> взносов по капитальному ремонту общего имущества многоквартирных домов (доля муниципального образования)</w:t>
      </w:r>
      <w:r>
        <w:rPr>
          <w:sz w:val="26"/>
          <w:szCs w:val="26"/>
        </w:rPr>
        <w:t xml:space="preserve"> и </w:t>
      </w:r>
      <w:r w:rsidRPr="002E58BF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CE382A">
        <w:rPr>
          <w:sz w:val="26"/>
          <w:szCs w:val="26"/>
        </w:rPr>
        <w:t>беспечение деятельности органов местного самоуправления</w:t>
      </w:r>
      <w:r>
        <w:rPr>
          <w:sz w:val="26"/>
          <w:szCs w:val="26"/>
        </w:rPr>
        <w:t xml:space="preserve"> в части модернизации системы</w:t>
      </w:r>
      <w:r w:rsidRPr="00CE382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видеонаблюдения. </w:t>
      </w:r>
      <w:r w:rsidRPr="002E58BF">
        <w:rPr>
          <w:sz w:val="26"/>
          <w:szCs w:val="26"/>
        </w:rPr>
        <w:t xml:space="preserve">Расходы проведены в пределах принятых бюджетных обязательств, оплата произведена в соответствии с условиями договоров за фактически выполненные работы (услуги, поставки). </w:t>
      </w:r>
    </w:p>
    <w:p w:rsidR="00CA0294" w:rsidRPr="002E58BF" w:rsidRDefault="00CA0294" w:rsidP="007B7CF5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CA0294" w:rsidRPr="002E58BF" w:rsidRDefault="00CA0294" w:rsidP="007B7CF5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19 0 00 00000 Муниципальная программа «Создание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годы»</w:t>
      </w: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CA0294" w:rsidRDefault="00CA0294" w:rsidP="00AA2C7C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>299 991 800,00</w:t>
      </w:r>
      <w:r w:rsidRPr="002E58BF">
        <w:rPr>
          <w:color w:val="000000"/>
          <w:sz w:val="26"/>
          <w:szCs w:val="26"/>
        </w:rPr>
        <w:t xml:space="preserve"> рублей</w:t>
      </w:r>
      <w:r w:rsidRPr="000A5467">
        <w:rPr>
          <w:color w:val="000000"/>
          <w:sz w:val="26"/>
          <w:szCs w:val="26"/>
        </w:rPr>
        <w:t>, что соответствует уточненному плану на год</w:t>
      </w:r>
      <w:r>
        <w:rPr>
          <w:color w:val="000000"/>
          <w:sz w:val="26"/>
          <w:szCs w:val="26"/>
        </w:rPr>
        <w:t xml:space="preserve">. </w:t>
      </w:r>
    </w:p>
    <w:p w:rsidR="00CA0294" w:rsidRDefault="00CA0294" w:rsidP="001522D6">
      <w:pPr>
        <w:pStyle w:val="Title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2E58BF">
        <w:rPr>
          <w:b w:val="0"/>
          <w:sz w:val="26"/>
          <w:szCs w:val="26"/>
        </w:rPr>
        <w:t xml:space="preserve">Расходы за отчетный период исполнены в сумме </w:t>
      </w:r>
      <w:r>
        <w:rPr>
          <w:b w:val="0"/>
          <w:sz w:val="26"/>
          <w:szCs w:val="26"/>
        </w:rPr>
        <w:t>68 792 108,41</w:t>
      </w:r>
      <w:r w:rsidRPr="002E58BF">
        <w:rPr>
          <w:b w:val="0"/>
          <w:sz w:val="26"/>
          <w:szCs w:val="26"/>
        </w:rPr>
        <w:t xml:space="preserve"> рубль или </w:t>
      </w:r>
      <w:r>
        <w:rPr>
          <w:b w:val="0"/>
          <w:sz w:val="26"/>
          <w:szCs w:val="26"/>
        </w:rPr>
        <w:t>22,93</w:t>
      </w:r>
      <w:r w:rsidRPr="002E58BF">
        <w:rPr>
          <w:b w:val="0"/>
          <w:sz w:val="26"/>
          <w:szCs w:val="26"/>
        </w:rPr>
        <w:t>% к уточнённому плану и направлены:</w:t>
      </w:r>
    </w:p>
    <w:p w:rsidR="00CA0294" w:rsidRPr="002E58BF" w:rsidRDefault="00CA0294" w:rsidP="001522D6">
      <w:pPr>
        <w:pStyle w:val="Title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- На обеспечение деятельности </w:t>
      </w:r>
      <w:r w:rsidRPr="001922F4">
        <w:rPr>
          <w:b w:val="0"/>
          <w:sz w:val="26"/>
          <w:szCs w:val="26"/>
        </w:rPr>
        <w:t>Высше</w:t>
      </w:r>
      <w:r>
        <w:rPr>
          <w:b w:val="0"/>
          <w:sz w:val="26"/>
          <w:szCs w:val="26"/>
        </w:rPr>
        <w:t>го</w:t>
      </w:r>
      <w:r w:rsidRPr="001922F4">
        <w:rPr>
          <w:b w:val="0"/>
          <w:sz w:val="26"/>
          <w:szCs w:val="26"/>
        </w:rPr>
        <w:t xml:space="preserve"> должностно</w:t>
      </w:r>
      <w:r>
        <w:rPr>
          <w:b w:val="0"/>
          <w:sz w:val="26"/>
          <w:szCs w:val="26"/>
        </w:rPr>
        <w:t>го</w:t>
      </w:r>
      <w:r w:rsidRPr="001922F4">
        <w:rPr>
          <w:b w:val="0"/>
          <w:sz w:val="26"/>
          <w:szCs w:val="26"/>
        </w:rPr>
        <w:t xml:space="preserve"> лиц</w:t>
      </w:r>
      <w:r>
        <w:rPr>
          <w:b w:val="0"/>
          <w:sz w:val="26"/>
          <w:szCs w:val="26"/>
        </w:rPr>
        <w:t>а</w:t>
      </w:r>
      <w:r w:rsidRPr="001922F4">
        <w:rPr>
          <w:b w:val="0"/>
          <w:sz w:val="26"/>
          <w:szCs w:val="26"/>
        </w:rPr>
        <w:t xml:space="preserve"> муниципального образования городской округ город Пыть-Ях</w:t>
      </w:r>
      <w:r>
        <w:rPr>
          <w:b w:val="0"/>
          <w:sz w:val="26"/>
          <w:szCs w:val="26"/>
        </w:rPr>
        <w:t xml:space="preserve">  расходы составили 603 391, 91 рубль или 13,04%;</w:t>
      </w:r>
    </w:p>
    <w:p w:rsidR="00CA0294" w:rsidRPr="002E58BF" w:rsidRDefault="00CA0294" w:rsidP="00272D68">
      <w:pPr>
        <w:tabs>
          <w:tab w:val="left" w:pos="0"/>
          <w:tab w:val="left" w:pos="567"/>
        </w:tabs>
        <w:ind w:firstLine="567"/>
        <w:jc w:val="both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 xml:space="preserve">- </w:t>
      </w:r>
      <w:r w:rsidRPr="002E58BF">
        <w:rPr>
          <w:sz w:val="26"/>
          <w:szCs w:val="26"/>
        </w:rPr>
        <w:t xml:space="preserve">На обеспечение </w:t>
      </w:r>
      <w:r>
        <w:rPr>
          <w:sz w:val="26"/>
          <w:szCs w:val="26"/>
        </w:rPr>
        <w:t xml:space="preserve">функций </w:t>
      </w:r>
      <w:r w:rsidRPr="002E58BF">
        <w:rPr>
          <w:sz w:val="26"/>
          <w:szCs w:val="26"/>
        </w:rPr>
        <w:t xml:space="preserve">Администрации города Пыть-Яха </w:t>
      </w:r>
      <w:r>
        <w:rPr>
          <w:sz w:val="26"/>
          <w:szCs w:val="26"/>
        </w:rPr>
        <w:t>и прочие мероприятия расходы составили 54 822 197,15 рублей</w:t>
      </w:r>
      <w:r w:rsidRPr="002E58BF">
        <w:rPr>
          <w:sz w:val="26"/>
          <w:szCs w:val="26"/>
        </w:rPr>
        <w:t xml:space="preserve">, или </w:t>
      </w:r>
      <w:r>
        <w:rPr>
          <w:sz w:val="26"/>
          <w:szCs w:val="26"/>
        </w:rPr>
        <w:t>23,07</w:t>
      </w:r>
      <w:r w:rsidRPr="002E58BF">
        <w:rPr>
          <w:sz w:val="26"/>
          <w:szCs w:val="26"/>
        </w:rPr>
        <w:t>% от плановых назначений</w:t>
      </w:r>
      <w:r>
        <w:rPr>
          <w:sz w:val="26"/>
          <w:szCs w:val="26"/>
        </w:rPr>
        <w:t>.</w:t>
      </w:r>
      <w:r w:rsidRPr="002E58BF">
        <w:rPr>
          <w:sz w:val="26"/>
          <w:szCs w:val="26"/>
        </w:rPr>
        <w:t xml:space="preserve"> Основная часть расходов направлена на оплату труда и начисления на выплаты по оплате труда в сумме </w:t>
      </w:r>
      <w:r>
        <w:rPr>
          <w:sz w:val="26"/>
          <w:szCs w:val="26"/>
        </w:rPr>
        <w:t>50 458 993,62</w:t>
      </w:r>
      <w:r w:rsidRPr="002E58BF">
        <w:rPr>
          <w:sz w:val="26"/>
          <w:szCs w:val="26"/>
        </w:rPr>
        <w:t xml:space="preserve"> рублей </w:t>
      </w:r>
      <w:r>
        <w:rPr>
          <w:sz w:val="26"/>
          <w:szCs w:val="26"/>
        </w:rPr>
        <w:t>или</w:t>
      </w:r>
      <w:r w:rsidRPr="002E58BF">
        <w:rPr>
          <w:sz w:val="26"/>
          <w:szCs w:val="26"/>
        </w:rPr>
        <w:t xml:space="preserve"> 92,</w:t>
      </w:r>
      <w:r>
        <w:rPr>
          <w:sz w:val="26"/>
          <w:szCs w:val="26"/>
        </w:rPr>
        <w:t>04</w:t>
      </w:r>
      <w:r w:rsidRPr="002E58BF">
        <w:rPr>
          <w:sz w:val="26"/>
          <w:szCs w:val="26"/>
        </w:rPr>
        <w:t xml:space="preserve">% в общей сумме расходов. Расходы на оплату работ, услуг </w:t>
      </w:r>
      <w:r>
        <w:rPr>
          <w:sz w:val="26"/>
          <w:szCs w:val="26"/>
        </w:rPr>
        <w:t>составили</w:t>
      </w:r>
      <w:r w:rsidRPr="002E58BF">
        <w:rPr>
          <w:sz w:val="26"/>
          <w:szCs w:val="26"/>
        </w:rPr>
        <w:t xml:space="preserve"> </w:t>
      </w:r>
      <w:r>
        <w:rPr>
          <w:sz w:val="26"/>
          <w:szCs w:val="26"/>
        </w:rPr>
        <w:t>2 918 407,82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5,32</w:t>
      </w:r>
      <w:r w:rsidRPr="002E58BF">
        <w:rPr>
          <w:sz w:val="26"/>
          <w:szCs w:val="26"/>
        </w:rPr>
        <w:t>% от плановых назначений. Оплата услуг произведена по «факту» в соответствии с принятыми бюджетными обязательствами;</w:t>
      </w:r>
    </w:p>
    <w:p w:rsidR="00CA0294" w:rsidRDefault="00CA0294" w:rsidP="001522D6">
      <w:pPr>
        <w:pStyle w:val="Title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2E58BF">
        <w:rPr>
          <w:b w:val="0"/>
          <w:sz w:val="26"/>
          <w:szCs w:val="26"/>
        </w:rPr>
        <w:t xml:space="preserve">- На функционирование деятельности МКУ «Управление материально-технического обеспечения органов местного самоуправления города Пыть-Яха» в сумме </w:t>
      </w:r>
      <w:r>
        <w:rPr>
          <w:b w:val="0"/>
          <w:sz w:val="26"/>
          <w:szCs w:val="26"/>
        </w:rPr>
        <w:t>12 520 239,02</w:t>
      </w:r>
      <w:r w:rsidRPr="002E58BF">
        <w:rPr>
          <w:b w:val="0"/>
          <w:sz w:val="26"/>
          <w:szCs w:val="26"/>
        </w:rPr>
        <w:t xml:space="preserve"> рублей, или </w:t>
      </w:r>
      <w:r>
        <w:rPr>
          <w:b w:val="0"/>
          <w:sz w:val="26"/>
          <w:szCs w:val="26"/>
        </w:rPr>
        <w:t>24,74</w:t>
      </w:r>
      <w:r w:rsidRPr="002E58BF">
        <w:rPr>
          <w:b w:val="0"/>
          <w:sz w:val="26"/>
          <w:szCs w:val="26"/>
        </w:rPr>
        <w:t>% от плановых назначений;</w:t>
      </w:r>
    </w:p>
    <w:p w:rsidR="00CA0294" w:rsidRPr="002E58BF" w:rsidRDefault="00CA0294" w:rsidP="001522D6">
      <w:pPr>
        <w:pStyle w:val="Title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На о</w:t>
      </w:r>
      <w:r w:rsidRPr="00C764F8">
        <w:rPr>
          <w:b w:val="0"/>
          <w:sz w:val="26"/>
          <w:szCs w:val="26"/>
        </w:rPr>
        <w:t>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</w:r>
      <w:r>
        <w:rPr>
          <w:b w:val="0"/>
          <w:sz w:val="26"/>
          <w:szCs w:val="26"/>
        </w:rPr>
        <w:t xml:space="preserve">  расходы составили  781 940,33 рублей или 12,97% от плановых назначений;</w:t>
      </w:r>
    </w:p>
    <w:p w:rsidR="00CA0294" w:rsidRPr="002E58BF" w:rsidRDefault="00CA0294" w:rsidP="001522D6">
      <w:pPr>
        <w:pStyle w:val="Title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2E58BF">
        <w:rPr>
          <w:b w:val="0"/>
          <w:sz w:val="26"/>
          <w:szCs w:val="26"/>
        </w:rPr>
        <w:t xml:space="preserve">- На реализацию мероприятий по повышению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 направлено </w:t>
      </w:r>
      <w:r>
        <w:rPr>
          <w:b w:val="0"/>
          <w:sz w:val="26"/>
          <w:szCs w:val="26"/>
        </w:rPr>
        <w:t>64 340</w:t>
      </w:r>
      <w:r w:rsidRPr="002E58BF">
        <w:rPr>
          <w:b w:val="0"/>
          <w:sz w:val="26"/>
          <w:szCs w:val="26"/>
        </w:rPr>
        <w:t xml:space="preserve">,00 рублей, или </w:t>
      </w:r>
      <w:r>
        <w:rPr>
          <w:b w:val="0"/>
          <w:sz w:val="26"/>
          <w:szCs w:val="26"/>
        </w:rPr>
        <w:t>6,17</w:t>
      </w:r>
      <w:r w:rsidRPr="002E58BF">
        <w:rPr>
          <w:b w:val="0"/>
          <w:sz w:val="26"/>
          <w:szCs w:val="26"/>
        </w:rPr>
        <w:t>% от плановых назначений.</w:t>
      </w: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CA0294" w:rsidRPr="002E58BF" w:rsidRDefault="00CA0294" w:rsidP="007B7CF5">
      <w:pPr>
        <w:pStyle w:val="Title"/>
        <w:tabs>
          <w:tab w:val="left" w:pos="567"/>
        </w:tabs>
        <w:ind w:firstLine="567"/>
        <w:rPr>
          <w:sz w:val="26"/>
          <w:szCs w:val="26"/>
        </w:rPr>
      </w:pPr>
      <w:r w:rsidRPr="002E58BF">
        <w:rPr>
          <w:sz w:val="26"/>
          <w:szCs w:val="26"/>
        </w:rPr>
        <w:t>20 0 00 00000 Ведомственная целевая программа «Благоустройство города Пыть-Яха на 2014-2016 годы»</w:t>
      </w:r>
    </w:p>
    <w:p w:rsidR="00CA0294" w:rsidRPr="002E58BF" w:rsidRDefault="00CA0294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CA0294" w:rsidRDefault="00CA0294" w:rsidP="00AA2C7C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>
        <w:rPr>
          <w:color w:val="000000"/>
          <w:sz w:val="26"/>
          <w:szCs w:val="26"/>
        </w:rPr>
        <w:t>55 820 500,00</w:t>
      </w:r>
      <w:r w:rsidRPr="002E58BF">
        <w:rPr>
          <w:color w:val="000000"/>
          <w:sz w:val="26"/>
          <w:szCs w:val="26"/>
        </w:rPr>
        <w:t xml:space="preserve"> рублей, что соответствует уточненному плану на год. </w:t>
      </w:r>
    </w:p>
    <w:p w:rsidR="00CA0294" w:rsidRPr="00FF732F" w:rsidRDefault="00CA0294" w:rsidP="00AA2C7C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>
        <w:rPr>
          <w:sz w:val="26"/>
          <w:szCs w:val="26"/>
        </w:rPr>
        <w:t>8 786 554,83</w:t>
      </w:r>
      <w:r w:rsidRPr="002E58B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15,74</w:t>
      </w:r>
      <w:r w:rsidRPr="002E58BF">
        <w:rPr>
          <w:sz w:val="26"/>
          <w:szCs w:val="26"/>
        </w:rPr>
        <w:t>% к уточнённому плану, в том числе:</w:t>
      </w:r>
    </w:p>
    <w:p w:rsidR="00CA0294" w:rsidRPr="00FF732F" w:rsidRDefault="00CA0294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FF732F">
        <w:rPr>
          <w:sz w:val="26"/>
          <w:szCs w:val="26"/>
        </w:rPr>
        <w:t xml:space="preserve">• Организация освещения улиц в сумме </w:t>
      </w:r>
      <w:r>
        <w:rPr>
          <w:sz w:val="26"/>
          <w:szCs w:val="26"/>
        </w:rPr>
        <w:t>3 236 256,70</w:t>
      </w:r>
      <w:r w:rsidRPr="00FF732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24,8</w:t>
      </w:r>
      <w:r w:rsidRPr="00FF732F">
        <w:rPr>
          <w:sz w:val="26"/>
          <w:szCs w:val="26"/>
        </w:rPr>
        <w:t>% к уточненному плану. Поставку электроэнергии и техническое обслуживание электрооборудования и электрических сетей протяженностью 73,325 км на территории муниципального округа город Пыть-Ях осуществляет ОАО «ТЭК»;</w:t>
      </w:r>
    </w:p>
    <w:p w:rsidR="00CA0294" w:rsidRPr="00FF732F" w:rsidRDefault="00CA0294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FF732F">
        <w:rPr>
          <w:sz w:val="26"/>
          <w:szCs w:val="26"/>
        </w:rPr>
        <w:t xml:space="preserve">• Озеленение городской территории в сумме </w:t>
      </w:r>
      <w:r>
        <w:rPr>
          <w:sz w:val="26"/>
          <w:szCs w:val="26"/>
        </w:rPr>
        <w:t>234 231,94</w:t>
      </w:r>
      <w:r w:rsidRPr="00FF732F">
        <w:rPr>
          <w:sz w:val="26"/>
          <w:szCs w:val="26"/>
        </w:rPr>
        <w:t xml:space="preserve"> рубл</w:t>
      </w:r>
      <w:r>
        <w:rPr>
          <w:sz w:val="26"/>
          <w:szCs w:val="26"/>
        </w:rPr>
        <w:t>ь</w:t>
      </w:r>
      <w:r w:rsidRPr="00FF732F">
        <w:rPr>
          <w:sz w:val="26"/>
          <w:szCs w:val="26"/>
        </w:rPr>
        <w:t xml:space="preserve"> или </w:t>
      </w:r>
      <w:r>
        <w:rPr>
          <w:sz w:val="26"/>
          <w:szCs w:val="26"/>
        </w:rPr>
        <w:t>2,23</w:t>
      </w:r>
      <w:r w:rsidRPr="00FF732F">
        <w:rPr>
          <w:sz w:val="26"/>
          <w:szCs w:val="26"/>
        </w:rPr>
        <w:t xml:space="preserve"> % к уточненному плану, и направлены на выполнение работ предусмотренных ведомственной программой (охрана, защита и восстановление городских лесов);</w:t>
      </w:r>
    </w:p>
    <w:p w:rsidR="00CA0294" w:rsidRPr="00FF732F" w:rsidRDefault="00CA0294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FF732F">
        <w:rPr>
          <w:sz w:val="26"/>
          <w:szCs w:val="26"/>
        </w:rPr>
        <w:t xml:space="preserve">• Содержание мест захоронения предоставлена субсидия по охране и содержанию городского кладбища в сумме </w:t>
      </w:r>
      <w:r>
        <w:rPr>
          <w:sz w:val="26"/>
          <w:szCs w:val="26"/>
        </w:rPr>
        <w:t>869 841,20</w:t>
      </w:r>
      <w:r w:rsidRPr="00FF732F">
        <w:rPr>
          <w:sz w:val="26"/>
          <w:szCs w:val="26"/>
        </w:rPr>
        <w:t xml:space="preserve"> рублей или 19,</w:t>
      </w:r>
      <w:r>
        <w:rPr>
          <w:sz w:val="26"/>
          <w:szCs w:val="26"/>
        </w:rPr>
        <w:t>61</w:t>
      </w:r>
      <w:r w:rsidRPr="00FF732F">
        <w:rPr>
          <w:sz w:val="26"/>
          <w:szCs w:val="26"/>
        </w:rPr>
        <w:t>% от плана;</w:t>
      </w:r>
    </w:p>
    <w:p w:rsidR="00CA0294" w:rsidRPr="00FF732F" w:rsidRDefault="00CA0294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FF732F">
        <w:rPr>
          <w:sz w:val="26"/>
          <w:szCs w:val="26"/>
        </w:rPr>
        <w:t xml:space="preserve">• Содержание городских территорий в соответствии с установленными Правилами и нормами, повышения уровня культуры населения в сумме            </w:t>
      </w:r>
      <w:r>
        <w:rPr>
          <w:sz w:val="26"/>
          <w:szCs w:val="26"/>
        </w:rPr>
        <w:t>4 446 224,99</w:t>
      </w:r>
      <w:r w:rsidRPr="00FF732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16,42</w:t>
      </w:r>
      <w:r w:rsidRPr="00FF732F">
        <w:rPr>
          <w:sz w:val="26"/>
          <w:szCs w:val="26"/>
        </w:rPr>
        <w:t xml:space="preserve"> % от уточненного плана. Расходы произведены в соответствии с принятыми бюджетными обязательствами и графиками производства работ.</w:t>
      </w:r>
    </w:p>
    <w:p w:rsidR="00CA0294" w:rsidRPr="00FF732F" w:rsidRDefault="00CA0294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CA0294" w:rsidRPr="00FF732F" w:rsidRDefault="00CA0294" w:rsidP="007B7CF5">
      <w:pPr>
        <w:tabs>
          <w:tab w:val="left" w:pos="0"/>
          <w:tab w:val="left" w:pos="567"/>
        </w:tabs>
        <w:ind w:firstLine="567"/>
        <w:jc w:val="center"/>
        <w:rPr>
          <w:b/>
          <w:bCs/>
          <w:sz w:val="26"/>
          <w:szCs w:val="26"/>
        </w:rPr>
      </w:pPr>
      <w:r w:rsidRPr="00FF732F">
        <w:rPr>
          <w:b/>
          <w:bCs/>
          <w:sz w:val="26"/>
          <w:szCs w:val="26"/>
        </w:rPr>
        <w:t xml:space="preserve">40 0 00 00000 Непрограммное направления деятельности </w:t>
      </w:r>
    </w:p>
    <w:p w:rsidR="00CA0294" w:rsidRPr="00FF732F" w:rsidRDefault="00CA0294" w:rsidP="007B7CF5">
      <w:pPr>
        <w:tabs>
          <w:tab w:val="left" w:pos="0"/>
          <w:tab w:val="left" w:pos="567"/>
        </w:tabs>
        <w:ind w:firstLine="567"/>
        <w:jc w:val="center"/>
        <w:rPr>
          <w:b/>
          <w:bCs/>
          <w:sz w:val="26"/>
          <w:szCs w:val="26"/>
        </w:rPr>
      </w:pPr>
    </w:p>
    <w:p w:rsidR="00CA0294" w:rsidRDefault="00CA0294" w:rsidP="00F65F5A">
      <w:pPr>
        <w:ind w:firstLine="567"/>
        <w:jc w:val="both"/>
        <w:rPr>
          <w:color w:val="000000"/>
          <w:sz w:val="26"/>
          <w:szCs w:val="26"/>
        </w:rPr>
      </w:pPr>
      <w:r w:rsidRPr="00FF732F">
        <w:rPr>
          <w:color w:val="000000"/>
          <w:sz w:val="26"/>
          <w:szCs w:val="26"/>
        </w:rPr>
        <w:t xml:space="preserve">В соответствии с решением о бюджете городского округа непрограммные расходы утверждены в сумме </w:t>
      </w:r>
      <w:r>
        <w:rPr>
          <w:color w:val="000000"/>
          <w:sz w:val="26"/>
          <w:szCs w:val="26"/>
        </w:rPr>
        <w:t xml:space="preserve">46 467 800,00 </w:t>
      </w:r>
      <w:r w:rsidRPr="00FF732F">
        <w:rPr>
          <w:color w:val="000000"/>
          <w:sz w:val="26"/>
          <w:szCs w:val="26"/>
        </w:rPr>
        <w:t>рублей</w:t>
      </w:r>
      <w:r>
        <w:rPr>
          <w:color w:val="000000"/>
          <w:sz w:val="26"/>
          <w:szCs w:val="26"/>
        </w:rPr>
        <w:t>, что соответствует уточненному плану на год.</w:t>
      </w:r>
    </w:p>
    <w:p w:rsidR="00CA0294" w:rsidRPr="00FF732F" w:rsidRDefault="00CA0294" w:rsidP="00287902">
      <w:pPr>
        <w:ind w:right="181" w:firstLine="567"/>
        <w:jc w:val="both"/>
        <w:rPr>
          <w:sz w:val="26"/>
          <w:szCs w:val="26"/>
        </w:rPr>
      </w:pPr>
      <w:r w:rsidRPr="00FF732F">
        <w:rPr>
          <w:sz w:val="26"/>
          <w:szCs w:val="26"/>
        </w:rPr>
        <w:t xml:space="preserve">Расходы за отчетный период исполнены в сумме </w:t>
      </w:r>
      <w:r>
        <w:rPr>
          <w:sz w:val="26"/>
          <w:szCs w:val="26"/>
        </w:rPr>
        <w:t>9 167 771,90</w:t>
      </w:r>
      <w:r w:rsidRPr="00FF732F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19,73</w:t>
      </w:r>
      <w:r w:rsidRPr="00FF732F">
        <w:rPr>
          <w:sz w:val="26"/>
          <w:szCs w:val="26"/>
        </w:rPr>
        <w:t>% к уточнённому плану.</w:t>
      </w:r>
    </w:p>
    <w:p w:rsidR="00CA0294" w:rsidRPr="00FF732F" w:rsidRDefault="00CA0294" w:rsidP="007B7CF5">
      <w:pPr>
        <w:pStyle w:val="Title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FF732F">
        <w:rPr>
          <w:b w:val="0"/>
          <w:sz w:val="26"/>
          <w:szCs w:val="26"/>
        </w:rPr>
        <w:t>Непрограммные направления расходов бюджета города в отчетном периоде были направлены:</w:t>
      </w:r>
    </w:p>
    <w:p w:rsidR="00CA0294" w:rsidRPr="00FF732F" w:rsidRDefault="00CA0294" w:rsidP="007B7CF5">
      <w:pPr>
        <w:pStyle w:val="Title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FF732F">
        <w:rPr>
          <w:b w:val="0"/>
          <w:sz w:val="26"/>
          <w:szCs w:val="26"/>
        </w:rPr>
        <w:t xml:space="preserve">- На функционирование деятельности Думы города Пыть-Яха в сумме </w:t>
      </w:r>
      <w:r>
        <w:rPr>
          <w:b w:val="0"/>
          <w:sz w:val="26"/>
          <w:szCs w:val="26"/>
        </w:rPr>
        <w:t xml:space="preserve">5 787 411,17 </w:t>
      </w:r>
      <w:r w:rsidRPr="00FF732F">
        <w:rPr>
          <w:b w:val="0"/>
          <w:sz w:val="26"/>
          <w:szCs w:val="26"/>
        </w:rPr>
        <w:t xml:space="preserve">рублей, или </w:t>
      </w:r>
      <w:r>
        <w:rPr>
          <w:b w:val="0"/>
          <w:sz w:val="26"/>
          <w:szCs w:val="26"/>
        </w:rPr>
        <w:t>18,31</w:t>
      </w:r>
      <w:r w:rsidRPr="00FF732F">
        <w:rPr>
          <w:b w:val="0"/>
          <w:sz w:val="26"/>
          <w:szCs w:val="26"/>
        </w:rPr>
        <w:t>% от плановых назначений;</w:t>
      </w:r>
    </w:p>
    <w:p w:rsidR="00CA0294" w:rsidRPr="00FF732F" w:rsidRDefault="00CA0294" w:rsidP="007B7CF5">
      <w:pPr>
        <w:pStyle w:val="Title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FF732F">
        <w:rPr>
          <w:b w:val="0"/>
          <w:sz w:val="26"/>
          <w:szCs w:val="26"/>
        </w:rPr>
        <w:t xml:space="preserve">- На функционирование деятельности Счетно-контрольной палаты города Пыть-Яха в сумме </w:t>
      </w:r>
      <w:r>
        <w:rPr>
          <w:b w:val="0"/>
          <w:sz w:val="26"/>
          <w:szCs w:val="26"/>
        </w:rPr>
        <w:t>2 379 764,65</w:t>
      </w:r>
      <w:r w:rsidRPr="00FF732F">
        <w:rPr>
          <w:b w:val="0"/>
          <w:sz w:val="26"/>
          <w:szCs w:val="26"/>
        </w:rPr>
        <w:t xml:space="preserve"> рублей, или </w:t>
      </w:r>
      <w:r>
        <w:rPr>
          <w:b w:val="0"/>
          <w:sz w:val="26"/>
          <w:szCs w:val="26"/>
        </w:rPr>
        <w:t>26,99</w:t>
      </w:r>
      <w:r w:rsidRPr="00FF732F">
        <w:rPr>
          <w:b w:val="0"/>
          <w:sz w:val="26"/>
          <w:szCs w:val="26"/>
        </w:rPr>
        <w:t>% от плановых назначений;</w:t>
      </w:r>
    </w:p>
    <w:p w:rsidR="00CA0294" w:rsidRPr="00FF732F" w:rsidRDefault="00CA0294" w:rsidP="007B7CF5">
      <w:pPr>
        <w:pStyle w:val="Title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FF732F">
        <w:rPr>
          <w:b w:val="0"/>
          <w:sz w:val="26"/>
          <w:szCs w:val="26"/>
        </w:rPr>
        <w:t xml:space="preserve">- На выполнение полномочий Думы города в сфере наград и почетных званий в сумме </w:t>
      </w:r>
      <w:r>
        <w:rPr>
          <w:b w:val="0"/>
          <w:sz w:val="26"/>
          <w:szCs w:val="26"/>
        </w:rPr>
        <w:t>30 188,8</w:t>
      </w:r>
      <w:r w:rsidRPr="00FF732F">
        <w:rPr>
          <w:b w:val="0"/>
          <w:sz w:val="26"/>
          <w:szCs w:val="26"/>
        </w:rPr>
        <w:t xml:space="preserve">0 рублей, или </w:t>
      </w:r>
      <w:r>
        <w:rPr>
          <w:b w:val="0"/>
          <w:sz w:val="26"/>
          <w:szCs w:val="26"/>
        </w:rPr>
        <w:t>2,78</w:t>
      </w:r>
      <w:r w:rsidRPr="00FF732F">
        <w:rPr>
          <w:b w:val="0"/>
          <w:sz w:val="26"/>
          <w:szCs w:val="26"/>
        </w:rPr>
        <w:t>% от плановых назначений;</w:t>
      </w:r>
    </w:p>
    <w:p w:rsidR="00CA0294" w:rsidRPr="00FF732F" w:rsidRDefault="00CA0294" w:rsidP="007B7CF5">
      <w:pPr>
        <w:pStyle w:val="Title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FF732F">
        <w:rPr>
          <w:b w:val="0"/>
          <w:sz w:val="26"/>
          <w:szCs w:val="26"/>
        </w:rPr>
        <w:t xml:space="preserve">- На осуществление первичного воинского учета на территориях, где отсутствуют военные комиссариаты в сумме </w:t>
      </w:r>
      <w:r>
        <w:rPr>
          <w:b w:val="0"/>
          <w:sz w:val="26"/>
          <w:szCs w:val="26"/>
        </w:rPr>
        <w:t>970 407,28</w:t>
      </w:r>
      <w:r w:rsidRPr="00FF732F">
        <w:rPr>
          <w:b w:val="0"/>
          <w:sz w:val="26"/>
          <w:szCs w:val="26"/>
        </w:rPr>
        <w:t xml:space="preserve"> рубл</w:t>
      </w:r>
      <w:r>
        <w:rPr>
          <w:b w:val="0"/>
          <w:sz w:val="26"/>
          <w:szCs w:val="26"/>
        </w:rPr>
        <w:t>ей</w:t>
      </w:r>
      <w:r w:rsidRPr="00FF732F">
        <w:rPr>
          <w:b w:val="0"/>
          <w:sz w:val="26"/>
          <w:szCs w:val="26"/>
        </w:rPr>
        <w:t xml:space="preserve">, или </w:t>
      </w:r>
      <w:r>
        <w:rPr>
          <w:b w:val="0"/>
          <w:sz w:val="26"/>
          <w:szCs w:val="26"/>
        </w:rPr>
        <w:t>19,57</w:t>
      </w:r>
      <w:r w:rsidRPr="00FF732F">
        <w:rPr>
          <w:b w:val="0"/>
          <w:sz w:val="26"/>
          <w:szCs w:val="26"/>
        </w:rPr>
        <w:t>% от плановых назначений.</w:t>
      </w:r>
    </w:p>
    <w:p w:rsidR="00CA0294" w:rsidRPr="00FF732F" w:rsidRDefault="00CA0294" w:rsidP="00287902">
      <w:pPr>
        <w:tabs>
          <w:tab w:val="left" w:pos="0"/>
          <w:tab w:val="left" w:pos="567"/>
          <w:tab w:val="left" w:pos="6576"/>
        </w:tabs>
        <w:ind w:firstLine="567"/>
        <w:jc w:val="both"/>
        <w:rPr>
          <w:b/>
          <w:sz w:val="26"/>
          <w:szCs w:val="26"/>
        </w:rPr>
      </w:pPr>
    </w:p>
    <w:p w:rsidR="00CA0294" w:rsidRPr="00A80380" w:rsidRDefault="00CA0294" w:rsidP="00287902">
      <w:pPr>
        <w:tabs>
          <w:tab w:val="left" w:pos="0"/>
          <w:tab w:val="left" w:pos="567"/>
          <w:tab w:val="left" w:pos="6576"/>
        </w:tabs>
        <w:ind w:firstLine="567"/>
        <w:jc w:val="both"/>
        <w:rPr>
          <w:sz w:val="26"/>
          <w:szCs w:val="26"/>
        </w:rPr>
      </w:pPr>
      <w:r w:rsidRPr="00A80380">
        <w:rPr>
          <w:sz w:val="26"/>
          <w:szCs w:val="26"/>
        </w:rPr>
        <w:t xml:space="preserve">В целом за отчетный период текущего финансового года объем средств, направленных на оплату труда муниципальных казенный, бюджетных и автономных учреждений составляет </w:t>
      </w:r>
      <w:r>
        <w:rPr>
          <w:sz w:val="26"/>
          <w:szCs w:val="26"/>
        </w:rPr>
        <w:t>283 979 901,93</w:t>
      </w:r>
      <w:r w:rsidRPr="00A80380">
        <w:rPr>
          <w:sz w:val="26"/>
          <w:szCs w:val="26"/>
        </w:rPr>
        <w:t xml:space="preserve"> рубл</w:t>
      </w:r>
      <w:r>
        <w:rPr>
          <w:sz w:val="26"/>
          <w:szCs w:val="26"/>
        </w:rPr>
        <w:t>ь</w:t>
      </w:r>
      <w:r w:rsidRPr="00A80380">
        <w:rPr>
          <w:sz w:val="26"/>
          <w:szCs w:val="26"/>
        </w:rPr>
        <w:t xml:space="preserve"> (приложение </w:t>
      </w:r>
      <w:r>
        <w:rPr>
          <w:sz w:val="26"/>
          <w:szCs w:val="26"/>
        </w:rPr>
        <w:t>10</w:t>
      </w:r>
      <w:r w:rsidRPr="00A80380">
        <w:rPr>
          <w:sz w:val="26"/>
          <w:szCs w:val="26"/>
        </w:rPr>
        <w:t xml:space="preserve">, </w:t>
      </w:r>
      <w:r>
        <w:rPr>
          <w:sz w:val="26"/>
          <w:szCs w:val="26"/>
        </w:rPr>
        <w:t>11</w:t>
      </w:r>
      <w:r w:rsidRPr="00A80380">
        <w:rPr>
          <w:sz w:val="26"/>
          <w:szCs w:val="26"/>
        </w:rPr>
        <w:t xml:space="preserve"> к настоящей пояснительной записке), средняя заработная плата на 1 штатную единицу составила </w:t>
      </w:r>
      <w:r>
        <w:rPr>
          <w:sz w:val="26"/>
          <w:szCs w:val="26"/>
        </w:rPr>
        <w:t>35 747,72</w:t>
      </w:r>
      <w:r w:rsidRPr="00A80380">
        <w:rPr>
          <w:sz w:val="26"/>
          <w:szCs w:val="26"/>
        </w:rPr>
        <w:t xml:space="preserve"> рубл</w:t>
      </w:r>
      <w:r>
        <w:rPr>
          <w:sz w:val="26"/>
          <w:szCs w:val="26"/>
        </w:rPr>
        <w:t>ей</w:t>
      </w:r>
      <w:r w:rsidRPr="00A80380">
        <w:rPr>
          <w:sz w:val="26"/>
          <w:szCs w:val="26"/>
        </w:rPr>
        <w:t xml:space="preserve"> в месяц. </w:t>
      </w:r>
    </w:p>
    <w:p w:rsidR="00CA0294" w:rsidRPr="00F83CC7" w:rsidRDefault="00CA0294" w:rsidP="00287902">
      <w:pPr>
        <w:tabs>
          <w:tab w:val="left" w:pos="0"/>
          <w:tab w:val="left" w:pos="567"/>
          <w:tab w:val="left" w:pos="6576"/>
        </w:tabs>
        <w:ind w:firstLine="567"/>
        <w:jc w:val="both"/>
        <w:rPr>
          <w:b/>
          <w:sz w:val="26"/>
          <w:szCs w:val="26"/>
          <w:highlight w:val="yellow"/>
        </w:rPr>
      </w:pPr>
    </w:p>
    <w:p w:rsidR="00CA0294" w:rsidRPr="00FF732F" w:rsidRDefault="00CA0294" w:rsidP="00287902">
      <w:pPr>
        <w:tabs>
          <w:tab w:val="left" w:pos="0"/>
          <w:tab w:val="left" w:pos="567"/>
          <w:tab w:val="left" w:pos="6576"/>
        </w:tabs>
        <w:ind w:firstLine="567"/>
        <w:jc w:val="both"/>
        <w:rPr>
          <w:b/>
          <w:sz w:val="26"/>
          <w:szCs w:val="26"/>
        </w:rPr>
      </w:pPr>
      <w:r w:rsidRPr="009E4C14">
        <w:rPr>
          <w:b/>
          <w:sz w:val="26"/>
          <w:szCs w:val="26"/>
        </w:rPr>
        <w:t>ИСТ</w:t>
      </w:r>
      <w:r w:rsidRPr="00FF732F">
        <w:rPr>
          <w:b/>
          <w:sz w:val="26"/>
          <w:szCs w:val="26"/>
        </w:rPr>
        <w:t>ОЧНИКИ ВНУТРЕННЕГО ФИНАНСИРОВАНИЯ БЮДЖЕТА</w:t>
      </w:r>
    </w:p>
    <w:p w:rsidR="00CA0294" w:rsidRPr="00FF732F" w:rsidRDefault="00CA0294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CA0294" w:rsidRPr="003363DE" w:rsidRDefault="00CA0294" w:rsidP="00035B7C">
      <w:pPr>
        <w:tabs>
          <w:tab w:val="left" w:pos="0"/>
        </w:tabs>
        <w:ind w:firstLine="540"/>
        <w:jc w:val="both"/>
        <w:rPr>
          <w:sz w:val="26"/>
          <w:szCs w:val="26"/>
        </w:rPr>
      </w:pPr>
      <w:r w:rsidRPr="003363DE">
        <w:rPr>
          <w:sz w:val="26"/>
          <w:szCs w:val="26"/>
        </w:rPr>
        <w:t xml:space="preserve">В </w:t>
      </w:r>
      <w:r>
        <w:rPr>
          <w:sz w:val="26"/>
          <w:szCs w:val="26"/>
        </w:rPr>
        <w:t>соответствии с внесенными изменениями решением Думы от 24.03.2017 г. № 78,</w:t>
      </w:r>
      <w:r w:rsidRPr="003363DE">
        <w:rPr>
          <w:sz w:val="26"/>
          <w:szCs w:val="26"/>
        </w:rPr>
        <w:t xml:space="preserve"> дефицит бюджета по состоянию на 01.04.201</w:t>
      </w:r>
      <w:r>
        <w:rPr>
          <w:sz w:val="26"/>
          <w:szCs w:val="26"/>
        </w:rPr>
        <w:t>6</w:t>
      </w:r>
      <w:r w:rsidRPr="003363DE">
        <w:rPr>
          <w:sz w:val="26"/>
          <w:szCs w:val="26"/>
        </w:rPr>
        <w:t xml:space="preserve"> года </w:t>
      </w:r>
      <w:r>
        <w:rPr>
          <w:sz w:val="26"/>
          <w:szCs w:val="26"/>
        </w:rPr>
        <w:t xml:space="preserve">запланирован в сумме 165 967 647,90 </w:t>
      </w:r>
      <w:r w:rsidRPr="003363DE">
        <w:rPr>
          <w:sz w:val="26"/>
          <w:szCs w:val="26"/>
        </w:rPr>
        <w:t>рубл</w:t>
      </w:r>
      <w:r>
        <w:rPr>
          <w:sz w:val="26"/>
          <w:szCs w:val="26"/>
        </w:rPr>
        <w:t>ей</w:t>
      </w:r>
      <w:r w:rsidRPr="003363DE">
        <w:rPr>
          <w:sz w:val="26"/>
          <w:szCs w:val="26"/>
        </w:rPr>
        <w:t xml:space="preserve">. </w:t>
      </w:r>
    </w:p>
    <w:p w:rsidR="00CA0294" w:rsidRDefault="00CA0294" w:rsidP="007E0F94">
      <w:pPr>
        <w:tabs>
          <w:tab w:val="left" w:pos="0"/>
          <w:tab w:val="left" w:pos="567"/>
        </w:tabs>
        <w:ind w:firstLine="567"/>
        <w:jc w:val="both"/>
        <w:rPr>
          <w:bCs/>
          <w:sz w:val="26"/>
          <w:szCs w:val="26"/>
        </w:rPr>
      </w:pPr>
      <w:r w:rsidRPr="00FF732F">
        <w:rPr>
          <w:bCs/>
          <w:sz w:val="26"/>
          <w:szCs w:val="26"/>
        </w:rPr>
        <w:t>Бюджет городского округа на 1 апреля 201</w:t>
      </w:r>
      <w:r>
        <w:rPr>
          <w:bCs/>
          <w:sz w:val="26"/>
          <w:szCs w:val="26"/>
        </w:rPr>
        <w:t>7</w:t>
      </w:r>
      <w:r w:rsidRPr="00FF732F">
        <w:rPr>
          <w:bCs/>
          <w:sz w:val="26"/>
          <w:szCs w:val="26"/>
        </w:rPr>
        <w:t xml:space="preserve"> года исполнен с дефицитом в сумме </w:t>
      </w:r>
      <w:r>
        <w:rPr>
          <w:bCs/>
          <w:sz w:val="26"/>
          <w:szCs w:val="26"/>
        </w:rPr>
        <w:t>7</w:t>
      </w:r>
      <w:r w:rsidRPr="00FF732F">
        <w:rPr>
          <w:bCs/>
          <w:sz w:val="26"/>
          <w:szCs w:val="26"/>
        </w:rPr>
        <w:t> </w:t>
      </w:r>
      <w:r>
        <w:rPr>
          <w:bCs/>
          <w:sz w:val="26"/>
          <w:szCs w:val="26"/>
        </w:rPr>
        <w:t>105</w:t>
      </w:r>
      <w:r w:rsidRPr="00FF732F">
        <w:rPr>
          <w:bCs/>
          <w:sz w:val="26"/>
          <w:szCs w:val="26"/>
        </w:rPr>
        <w:t> </w:t>
      </w:r>
      <w:r>
        <w:rPr>
          <w:bCs/>
          <w:sz w:val="26"/>
          <w:szCs w:val="26"/>
        </w:rPr>
        <w:t>124</w:t>
      </w:r>
      <w:r w:rsidRPr="00FF732F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>86 рублей, из них:</w:t>
      </w:r>
    </w:p>
    <w:p w:rsidR="00CA0294" w:rsidRPr="002564AD" w:rsidRDefault="00CA0294" w:rsidP="002564AD">
      <w:pPr>
        <w:tabs>
          <w:tab w:val="left" w:pos="0"/>
          <w:tab w:val="left" w:pos="567"/>
        </w:tabs>
        <w:ind w:firstLine="567"/>
        <w:jc w:val="both"/>
        <w:rPr>
          <w:bCs/>
          <w:sz w:val="26"/>
          <w:szCs w:val="26"/>
        </w:rPr>
      </w:pPr>
      <w:r w:rsidRPr="002564AD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-</w:t>
      </w:r>
      <w:r w:rsidRPr="002564AD">
        <w:rPr>
          <w:bCs/>
          <w:sz w:val="26"/>
          <w:szCs w:val="26"/>
        </w:rPr>
        <w:t xml:space="preserve">) </w:t>
      </w:r>
      <w:r>
        <w:rPr>
          <w:bCs/>
          <w:sz w:val="26"/>
          <w:szCs w:val="26"/>
        </w:rPr>
        <w:t>2 000 000,00</w:t>
      </w:r>
      <w:r w:rsidRPr="002564AD">
        <w:rPr>
          <w:bCs/>
          <w:sz w:val="26"/>
          <w:szCs w:val="26"/>
        </w:rPr>
        <w:t xml:space="preserve"> рублей – </w:t>
      </w:r>
      <w:r>
        <w:rPr>
          <w:bCs/>
          <w:sz w:val="26"/>
          <w:szCs w:val="26"/>
        </w:rPr>
        <w:t>погашение кредитов от кредитных организаций</w:t>
      </w:r>
      <w:r w:rsidRPr="002564AD">
        <w:rPr>
          <w:bCs/>
          <w:sz w:val="26"/>
          <w:szCs w:val="26"/>
        </w:rPr>
        <w:t>;</w:t>
      </w:r>
    </w:p>
    <w:p w:rsidR="00CA0294" w:rsidRDefault="00CA0294" w:rsidP="002564AD">
      <w:pPr>
        <w:tabs>
          <w:tab w:val="left" w:pos="0"/>
          <w:tab w:val="left" w:pos="567"/>
        </w:tabs>
        <w:ind w:firstLine="567"/>
        <w:jc w:val="both"/>
        <w:rPr>
          <w:bCs/>
          <w:sz w:val="26"/>
          <w:szCs w:val="26"/>
        </w:rPr>
      </w:pPr>
      <w:r w:rsidRPr="002564AD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+</w:t>
      </w:r>
      <w:r w:rsidRPr="002564AD">
        <w:rPr>
          <w:bCs/>
          <w:sz w:val="26"/>
          <w:szCs w:val="26"/>
        </w:rPr>
        <w:t xml:space="preserve">) </w:t>
      </w:r>
      <w:r>
        <w:rPr>
          <w:bCs/>
          <w:sz w:val="26"/>
          <w:szCs w:val="26"/>
        </w:rPr>
        <w:t>9 105 124,86</w:t>
      </w:r>
      <w:r w:rsidRPr="002564AD">
        <w:rPr>
          <w:bCs/>
          <w:sz w:val="26"/>
          <w:szCs w:val="26"/>
        </w:rPr>
        <w:t>. рубл</w:t>
      </w:r>
      <w:r>
        <w:rPr>
          <w:bCs/>
          <w:sz w:val="26"/>
          <w:szCs w:val="26"/>
        </w:rPr>
        <w:t>я</w:t>
      </w:r>
      <w:r w:rsidRPr="002564AD">
        <w:rPr>
          <w:bCs/>
          <w:sz w:val="26"/>
          <w:szCs w:val="26"/>
        </w:rPr>
        <w:t xml:space="preserve"> – изменение остатков средств на счетах по учету средств бюджетов.</w:t>
      </w:r>
    </w:p>
    <w:p w:rsidR="00CA0294" w:rsidRPr="00FF732F" w:rsidRDefault="00CA0294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CA0294" w:rsidRPr="00FF732F" w:rsidRDefault="00CA0294" w:rsidP="007B7CF5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CA0294" w:rsidRPr="008B5332" w:rsidRDefault="00CA0294" w:rsidP="00DD34F0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8B5332">
        <w:rPr>
          <w:b/>
          <w:sz w:val="26"/>
          <w:szCs w:val="26"/>
        </w:rPr>
        <w:t>Дебиторская и кредиторская задолженность</w:t>
      </w:r>
    </w:p>
    <w:p w:rsidR="00CA0294" w:rsidRPr="008B5332" w:rsidRDefault="00CA0294" w:rsidP="00DD34F0">
      <w:pPr>
        <w:tabs>
          <w:tab w:val="left" w:pos="567"/>
        </w:tabs>
        <w:ind w:firstLine="567"/>
        <w:rPr>
          <w:sz w:val="26"/>
          <w:szCs w:val="26"/>
        </w:rPr>
      </w:pPr>
    </w:p>
    <w:p w:rsidR="00CA0294" w:rsidRPr="008B5332" w:rsidRDefault="00CA0294" w:rsidP="00DD34F0">
      <w:pPr>
        <w:ind w:firstLine="539"/>
        <w:jc w:val="both"/>
        <w:rPr>
          <w:sz w:val="26"/>
          <w:szCs w:val="26"/>
        </w:rPr>
      </w:pPr>
      <w:r w:rsidRPr="008B5332">
        <w:rPr>
          <w:sz w:val="26"/>
          <w:szCs w:val="26"/>
        </w:rPr>
        <w:t>Общая дебиторская задолженность по получателям бюджетных средств по состоянию на 01.</w:t>
      </w:r>
      <w:r>
        <w:rPr>
          <w:sz w:val="26"/>
          <w:szCs w:val="26"/>
        </w:rPr>
        <w:t>04</w:t>
      </w:r>
      <w:r w:rsidRPr="008B5332">
        <w:rPr>
          <w:sz w:val="26"/>
          <w:szCs w:val="26"/>
        </w:rPr>
        <w:t>.201</w:t>
      </w:r>
      <w:r>
        <w:rPr>
          <w:sz w:val="26"/>
          <w:szCs w:val="26"/>
        </w:rPr>
        <w:t>7</w:t>
      </w:r>
      <w:r w:rsidRPr="008B5332">
        <w:rPr>
          <w:sz w:val="26"/>
          <w:szCs w:val="26"/>
        </w:rPr>
        <w:t xml:space="preserve"> года составила </w:t>
      </w:r>
      <w:r>
        <w:rPr>
          <w:sz w:val="26"/>
          <w:szCs w:val="26"/>
        </w:rPr>
        <w:t>126 422 251,07</w:t>
      </w:r>
      <w:r w:rsidRPr="008B5332">
        <w:rPr>
          <w:sz w:val="26"/>
          <w:szCs w:val="26"/>
        </w:rPr>
        <w:t xml:space="preserve"> рублей, в сравнении с дебиторской задолженностью на 01.</w:t>
      </w:r>
      <w:r>
        <w:rPr>
          <w:sz w:val="26"/>
          <w:szCs w:val="26"/>
        </w:rPr>
        <w:t>04</w:t>
      </w:r>
      <w:r w:rsidRPr="008B5332">
        <w:rPr>
          <w:sz w:val="26"/>
          <w:szCs w:val="26"/>
        </w:rPr>
        <w:t>.201</w:t>
      </w:r>
      <w:r>
        <w:rPr>
          <w:sz w:val="26"/>
          <w:szCs w:val="26"/>
        </w:rPr>
        <w:t>6</w:t>
      </w:r>
      <w:r w:rsidRPr="008B5332">
        <w:rPr>
          <w:sz w:val="26"/>
          <w:szCs w:val="26"/>
        </w:rPr>
        <w:t xml:space="preserve"> года (</w:t>
      </w:r>
      <w:r>
        <w:rPr>
          <w:sz w:val="26"/>
          <w:szCs w:val="26"/>
        </w:rPr>
        <w:t>13 671 943,29</w:t>
      </w:r>
      <w:r w:rsidRPr="008B5332">
        <w:rPr>
          <w:sz w:val="26"/>
          <w:szCs w:val="26"/>
        </w:rPr>
        <w:t xml:space="preserve"> рублей) текущая задолженность увеличилась на </w:t>
      </w:r>
      <w:r>
        <w:rPr>
          <w:sz w:val="26"/>
          <w:szCs w:val="26"/>
        </w:rPr>
        <w:t xml:space="preserve">112 750 307,78 </w:t>
      </w:r>
      <w:r w:rsidRPr="008B5332">
        <w:rPr>
          <w:sz w:val="26"/>
          <w:szCs w:val="26"/>
        </w:rPr>
        <w:t xml:space="preserve">рублей. Основная доля увеличения задолженности </w:t>
      </w:r>
      <w:r>
        <w:rPr>
          <w:sz w:val="26"/>
          <w:szCs w:val="26"/>
        </w:rPr>
        <w:t xml:space="preserve">в сумме 115 705 435,26 руб. </w:t>
      </w:r>
      <w:r w:rsidRPr="008B5332">
        <w:rPr>
          <w:sz w:val="26"/>
          <w:szCs w:val="26"/>
        </w:rPr>
        <w:t>приходится на балансовый счет 1.20</w:t>
      </w:r>
      <w:r>
        <w:rPr>
          <w:sz w:val="26"/>
          <w:szCs w:val="26"/>
        </w:rPr>
        <w:t>5</w:t>
      </w:r>
      <w:r w:rsidRPr="008B5332">
        <w:rPr>
          <w:sz w:val="26"/>
          <w:szCs w:val="26"/>
        </w:rPr>
        <w:t>.</w:t>
      </w:r>
      <w:r>
        <w:rPr>
          <w:sz w:val="26"/>
          <w:szCs w:val="26"/>
        </w:rPr>
        <w:t>00</w:t>
      </w:r>
      <w:r w:rsidRPr="008B5332">
        <w:rPr>
          <w:sz w:val="26"/>
          <w:szCs w:val="26"/>
        </w:rPr>
        <w:t xml:space="preserve">.000 «Расчеты по </w:t>
      </w:r>
      <w:r>
        <w:rPr>
          <w:sz w:val="26"/>
          <w:szCs w:val="26"/>
        </w:rPr>
        <w:t>доходам</w:t>
      </w:r>
      <w:r w:rsidRPr="008B5332">
        <w:rPr>
          <w:sz w:val="26"/>
          <w:szCs w:val="26"/>
        </w:rPr>
        <w:t>»</w:t>
      </w:r>
      <w:r>
        <w:rPr>
          <w:sz w:val="26"/>
          <w:szCs w:val="26"/>
        </w:rPr>
        <w:t xml:space="preserve"> -</w:t>
      </w:r>
      <w:r w:rsidRPr="008B5332">
        <w:rPr>
          <w:sz w:val="26"/>
          <w:szCs w:val="26"/>
        </w:rPr>
        <w:t xml:space="preserve"> </w:t>
      </w:r>
      <w:r>
        <w:rPr>
          <w:sz w:val="26"/>
          <w:szCs w:val="26"/>
        </w:rPr>
        <w:t>начислены доходы от продажи муниципального имущества (в части исполнения жилищных программам - приватизация, продажа квартир, а также земельных участков, в том числе начислена долгосрочная дебиторская задолженность по договорам мены</w:t>
      </w:r>
      <w:r w:rsidRPr="008B5332">
        <w:rPr>
          <w:sz w:val="26"/>
          <w:szCs w:val="26"/>
        </w:rPr>
        <w:t>).</w:t>
      </w:r>
    </w:p>
    <w:p w:rsidR="00CA0294" w:rsidRPr="008B5332" w:rsidRDefault="00CA0294" w:rsidP="00DD34F0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8B5332">
        <w:tab/>
      </w:r>
      <w:r w:rsidRPr="008B5332">
        <w:rPr>
          <w:sz w:val="26"/>
          <w:szCs w:val="26"/>
        </w:rPr>
        <w:t>Просроченная дебиторская задолженность на 01.</w:t>
      </w:r>
      <w:r>
        <w:rPr>
          <w:sz w:val="26"/>
          <w:szCs w:val="26"/>
        </w:rPr>
        <w:t>04</w:t>
      </w:r>
      <w:r w:rsidRPr="008B5332">
        <w:rPr>
          <w:sz w:val="26"/>
          <w:szCs w:val="26"/>
        </w:rPr>
        <w:t>.201</w:t>
      </w:r>
      <w:r>
        <w:rPr>
          <w:sz w:val="26"/>
          <w:szCs w:val="26"/>
        </w:rPr>
        <w:t>7</w:t>
      </w:r>
      <w:r w:rsidRPr="008B5332">
        <w:rPr>
          <w:sz w:val="26"/>
          <w:szCs w:val="26"/>
        </w:rPr>
        <w:t xml:space="preserve"> года составляет </w:t>
      </w:r>
      <w:r>
        <w:rPr>
          <w:sz w:val="26"/>
          <w:szCs w:val="26"/>
        </w:rPr>
        <w:t>781 916,58</w:t>
      </w:r>
      <w:r w:rsidRPr="008B5332">
        <w:rPr>
          <w:sz w:val="26"/>
          <w:szCs w:val="26"/>
        </w:rPr>
        <w:t xml:space="preserve"> рублей в сравнении с просроченной дебиторской задолженностью на 01.</w:t>
      </w:r>
      <w:r>
        <w:rPr>
          <w:sz w:val="26"/>
          <w:szCs w:val="26"/>
        </w:rPr>
        <w:t>04</w:t>
      </w:r>
      <w:r w:rsidRPr="008B5332">
        <w:rPr>
          <w:sz w:val="26"/>
          <w:szCs w:val="26"/>
        </w:rPr>
        <w:t>.201</w:t>
      </w:r>
      <w:r>
        <w:rPr>
          <w:sz w:val="26"/>
          <w:szCs w:val="26"/>
        </w:rPr>
        <w:t>6</w:t>
      </w:r>
      <w:r w:rsidRPr="008B5332">
        <w:rPr>
          <w:sz w:val="26"/>
          <w:szCs w:val="26"/>
        </w:rPr>
        <w:t xml:space="preserve"> года рублей (141 615,55 руб.) задолженность увеличилась по балансовому счету 1 206 26 000 «Расчеты по авансам по прочим работам, услугам» на </w:t>
      </w:r>
      <w:r>
        <w:rPr>
          <w:sz w:val="26"/>
          <w:szCs w:val="26"/>
        </w:rPr>
        <w:t>640 301,03</w:t>
      </w:r>
      <w:r w:rsidRPr="008B5332">
        <w:rPr>
          <w:sz w:val="26"/>
          <w:szCs w:val="26"/>
        </w:rPr>
        <w:t xml:space="preserve"> руб.</w:t>
      </w:r>
      <w:r w:rsidRPr="008B5332">
        <w:t xml:space="preserve"> (</w:t>
      </w:r>
      <w:r w:rsidRPr="008B5332">
        <w:rPr>
          <w:sz w:val="26"/>
          <w:szCs w:val="26"/>
        </w:rPr>
        <w:t>задолженность МУП Пыть-Яхторгсервиса  перед МКУ Администрацией города по договору комиссии №1 от 01.11.01г., не погашенная в установленные сроки, предусмотренные мировым соглашением от 10.07.2015 года</w:t>
      </w:r>
      <w:r>
        <w:rPr>
          <w:sz w:val="26"/>
          <w:szCs w:val="26"/>
        </w:rPr>
        <w:t xml:space="preserve"> в сумме 282 998,81 руб.; задолженность «Югорского фонда капитального ремонта многоквартирных домов» перед МКУ Администрацией по возврату неиспользованной субсидии на капитальный ремонт многоквартирных домов в сумме 350 792,94 руб.; авансовый платеж за услуги связи и интернет в сумме 6 509,28 руб.</w:t>
      </w:r>
      <w:r w:rsidRPr="008B5332">
        <w:rPr>
          <w:sz w:val="26"/>
          <w:szCs w:val="26"/>
        </w:rPr>
        <w:t xml:space="preserve">). </w:t>
      </w:r>
    </w:p>
    <w:p w:rsidR="00CA0294" w:rsidRPr="008B5332" w:rsidRDefault="00CA0294" w:rsidP="00DD34F0">
      <w:pPr>
        <w:tabs>
          <w:tab w:val="left" w:pos="540"/>
        </w:tabs>
        <w:ind w:firstLine="539"/>
        <w:jc w:val="both"/>
        <w:rPr>
          <w:sz w:val="26"/>
          <w:szCs w:val="26"/>
        </w:rPr>
      </w:pPr>
      <w:r w:rsidRPr="008B5332">
        <w:rPr>
          <w:b/>
          <w:sz w:val="26"/>
          <w:szCs w:val="26"/>
        </w:rPr>
        <w:tab/>
      </w:r>
      <w:r w:rsidRPr="008B5332">
        <w:rPr>
          <w:sz w:val="26"/>
          <w:szCs w:val="26"/>
        </w:rPr>
        <w:t>Кредиторская задолженность по получателям бюджетных средств на 01.</w:t>
      </w:r>
      <w:r>
        <w:rPr>
          <w:sz w:val="26"/>
          <w:szCs w:val="26"/>
        </w:rPr>
        <w:t>04</w:t>
      </w:r>
      <w:r w:rsidRPr="008B5332">
        <w:rPr>
          <w:sz w:val="26"/>
          <w:szCs w:val="26"/>
        </w:rPr>
        <w:t>.201</w:t>
      </w:r>
      <w:r>
        <w:rPr>
          <w:sz w:val="26"/>
          <w:szCs w:val="26"/>
        </w:rPr>
        <w:t>7</w:t>
      </w:r>
      <w:r w:rsidRPr="008B5332">
        <w:rPr>
          <w:sz w:val="26"/>
          <w:szCs w:val="26"/>
        </w:rPr>
        <w:t xml:space="preserve"> года составила </w:t>
      </w:r>
      <w:r>
        <w:rPr>
          <w:sz w:val="26"/>
          <w:szCs w:val="26"/>
        </w:rPr>
        <w:t>58 496 136,79</w:t>
      </w:r>
      <w:r w:rsidRPr="008B5332">
        <w:rPr>
          <w:sz w:val="26"/>
          <w:szCs w:val="26"/>
        </w:rPr>
        <w:t xml:space="preserve"> рублей в сравнении с кредиторской задолженностью на 01.</w:t>
      </w:r>
      <w:r>
        <w:rPr>
          <w:sz w:val="26"/>
          <w:szCs w:val="26"/>
        </w:rPr>
        <w:t>04</w:t>
      </w:r>
      <w:r w:rsidRPr="008B5332">
        <w:rPr>
          <w:sz w:val="26"/>
          <w:szCs w:val="26"/>
        </w:rPr>
        <w:t>.201</w:t>
      </w:r>
      <w:r>
        <w:rPr>
          <w:sz w:val="26"/>
          <w:szCs w:val="26"/>
        </w:rPr>
        <w:t>6</w:t>
      </w:r>
      <w:r w:rsidRPr="008B5332">
        <w:rPr>
          <w:sz w:val="26"/>
          <w:szCs w:val="26"/>
        </w:rPr>
        <w:t xml:space="preserve"> года (</w:t>
      </w:r>
      <w:r>
        <w:rPr>
          <w:sz w:val="26"/>
          <w:szCs w:val="26"/>
        </w:rPr>
        <w:t>100 690 025,59</w:t>
      </w:r>
      <w:r w:rsidRPr="008B5332">
        <w:rPr>
          <w:sz w:val="26"/>
          <w:szCs w:val="26"/>
        </w:rPr>
        <w:t xml:space="preserve"> рублей),</w:t>
      </w:r>
      <w:r>
        <w:rPr>
          <w:sz w:val="26"/>
          <w:szCs w:val="26"/>
        </w:rPr>
        <w:t xml:space="preserve"> </w:t>
      </w:r>
      <w:r w:rsidRPr="008B5332">
        <w:rPr>
          <w:sz w:val="26"/>
          <w:szCs w:val="26"/>
        </w:rPr>
        <w:t xml:space="preserve">уменьшилась на </w:t>
      </w:r>
      <w:r>
        <w:rPr>
          <w:sz w:val="26"/>
          <w:szCs w:val="26"/>
        </w:rPr>
        <w:t>42 193 888,80</w:t>
      </w:r>
      <w:r w:rsidRPr="008B5332">
        <w:rPr>
          <w:sz w:val="26"/>
          <w:szCs w:val="26"/>
        </w:rPr>
        <w:t xml:space="preserve"> рублей. </w:t>
      </w:r>
    </w:p>
    <w:p w:rsidR="00CA0294" w:rsidRPr="008B5332" w:rsidRDefault="00CA0294" w:rsidP="00DD34F0">
      <w:pPr>
        <w:ind w:firstLine="539"/>
        <w:jc w:val="both"/>
        <w:rPr>
          <w:sz w:val="26"/>
          <w:szCs w:val="26"/>
        </w:rPr>
      </w:pPr>
      <w:r w:rsidRPr="008B5332">
        <w:rPr>
          <w:sz w:val="26"/>
          <w:szCs w:val="26"/>
        </w:rPr>
        <w:t xml:space="preserve">Основная доля уменьшения </w:t>
      </w:r>
      <w:r>
        <w:rPr>
          <w:sz w:val="26"/>
          <w:szCs w:val="26"/>
        </w:rPr>
        <w:t xml:space="preserve">текущей </w:t>
      </w:r>
      <w:r w:rsidRPr="008B5332">
        <w:rPr>
          <w:sz w:val="26"/>
          <w:szCs w:val="26"/>
        </w:rPr>
        <w:t>кредиторской задолженности приходится на балансовы</w:t>
      </w:r>
      <w:r>
        <w:rPr>
          <w:sz w:val="26"/>
          <w:szCs w:val="26"/>
        </w:rPr>
        <w:t>е</w:t>
      </w:r>
      <w:r w:rsidRPr="008B5332">
        <w:rPr>
          <w:sz w:val="26"/>
          <w:szCs w:val="26"/>
        </w:rPr>
        <w:t xml:space="preserve"> счет</w:t>
      </w:r>
      <w:r>
        <w:rPr>
          <w:sz w:val="26"/>
          <w:szCs w:val="26"/>
        </w:rPr>
        <w:t>а</w:t>
      </w:r>
      <w:r w:rsidRPr="008B5332">
        <w:rPr>
          <w:sz w:val="26"/>
          <w:szCs w:val="26"/>
        </w:rPr>
        <w:t xml:space="preserve"> 01.</w:t>
      </w:r>
      <w:r>
        <w:rPr>
          <w:sz w:val="26"/>
          <w:szCs w:val="26"/>
        </w:rPr>
        <w:t>302</w:t>
      </w:r>
      <w:r w:rsidRPr="008B5332">
        <w:rPr>
          <w:sz w:val="26"/>
          <w:szCs w:val="26"/>
        </w:rPr>
        <w:t xml:space="preserve">.00.000 «Расчеты по </w:t>
      </w:r>
      <w:r>
        <w:rPr>
          <w:sz w:val="26"/>
          <w:szCs w:val="26"/>
        </w:rPr>
        <w:t>принятым обязательствам</w:t>
      </w:r>
      <w:r w:rsidRPr="008B5332">
        <w:rPr>
          <w:sz w:val="26"/>
          <w:szCs w:val="26"/>
        </w:rPr>
        <w:t>»</w:t>
      </w:r>
      <w:r>
        <w:rPr>
          <w:sz w:val="26"/>
          <w:szCs w:val="26"/>
        </w:rPr>
        <w:t xml:space="preserve"> и 01.303.00.000 «Расчеты по платежам в бюджеты»</w:t>
      </w:r>
      <w:r w:rsidRPr="008B5332">
        <w:rPr>
          <w:sz w:val="26"/>
          <w:szCs w:val="26"/>
        </w:rPr>
        <w:t>, просроченная задолженность отсутствует.</w:t>
      </w:r>
    </w:p>
    <w:p w:rsidR="00CA0294" w:rsidRPr="008B5332" w:rsidRDefault="00CA0294" w:rsidP="00DD34F0">
      <w:pPr>
        <w:tabs>
          <w:tab w:val="left" w:pos="3615"/>
        </w:tabs>
        <w:ind w:firstLine="539"/>
        <w:jc w:val="both"/>
      </w:pPr>
    </w:p>
    <w:p w:rsidR="00CA0294" w:rsidRPr="008B5332" w:rsidRDefault="00CA0294" w:rsidP="00DD34F0">
      <w:pPr>
        <w:tabs>
          <w:tab w:val="left" w:pos="0"/>
        </w:tabs>
        <w:ind w:firstLine="539"/>
        <w:jc w:val="both"/>
        <w:rPr>
          <w:b/>
          <w:sz w:val="26"/>
          <w:szCs w:val="26"/>
        </w:rPr>
      </w:pPr>
    </w:p>
    <w:p w:rsidR="00CA0294" w:rsidRDefault="00CA0294" w:rsidP="00DD34F0">
      <w:pPr>
        <w:tabs>
          <w:tab w:val="left" w:pos="0"/>
        </w:tabs>
        <w:ind w:firstLine="539"/>
        <w:jc w:val="center"/>
        <w:rPr>
          <w:b/>
          <w:sz w:val="26"/>
          <w:szCs w:val="26"/>
        </w:rPr>
      </w:pPr>
      <w:r w:rsidRPr="008B5332">
        <w:rPr>
          <w:b/>
          <w:sz w:val="26"/>
          <w:szCs w:val="26"/>
        </w:rPr>
        <w:t>Муниципальный долг</w:t>
      </w:r>
    </w:p>
    <w:p w:rsidR="00CA0294" w:rsidRPr="008B5332" w:rsidRDefault="00CA0294" w:rsidP="00DD34F0">
      <w:pPr>
        <w:tabs>
          <w:tab w:val="left" w:pos="0"/>
        </w:tabs>
        <w:ind w:firstLine="539"/>
        <w:jc w:val="center"/>
        <w:rPr>
          <w:b/>
          <w:sz w:val="26"/>
          <w:szCs w:val="26"/>
        </w:rPr>
      </w:pPr>
    </w:p>
    <w:p w:rsidR="00CA0294" w:rsidRDefault="00CA0294" w:rsidP="00DD34F0">
      <w:pPr>
        <w:tabs>
          <w:tab w:val="left" w:pos="0"/>
        </w:tabs>
        <w:ind w:firstLine="53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Кредиты  кредитных организаций</w:t>
      </w:r>
    </w:p>
    <w:p w:rsidR="00CA0294" w:rsidRDefault="00CA0294" w:rsidP="00DD34F0">
      <w:pPr>
        <w:tabs>
          <w:tab w:val="left" w:pos="0"/>
        </w:tabs>
        <w:ind w:firstLine="539"/>
        <w:jc w:val="both"/>
        <w:rPr>
          <w:b/>
          <w:sz w:val="26"/>
          <w:szCs w:val="26"/>
        </w:rPr>
      </w:pPr>
    </w:p>
    <w:p w:rsidR="00CA0294" w:rsidRPr="00E81B1B" w:rsidRDefault="00CA0294" w:rsidP="00DD34F0">
      <w:pPr>
        <w:ind w:firstLine="539"/>
        <w:jc w:val="both"/>
        <w:rPr>
          <w:sz w:val="26"/>
          <w:szCs w:val="26"/>
        </w:rPr>
      </w:pPr>
      <w:r w:rsidRPr="00E81B1B">
        <w:rPr>
          <w:sz w:val="26"/>
          <w:szCs w:val="26"/>
        </w:rPr>
        <w:t>В 2016 году, согласно муниципального контракта № 0187300019416000180-0269542-01 от 29.08.2016 года заключенного с ПАО «Совкомбанк», для частичного покрытия дефицита</w:t>
      </w:r>
      <w:r>
        <w:rPr>
          <w:sz w:val="26"/>
          <w:szCs w:val="26"/>
        </w:rPr>
        <w:t xml:space="preserve"> бюджета</w:t>
      </w:r>
      <w:r w:rsidRPr="00E81B1B">
        <w:rPr>
          <w:sz w:val="26"/>
          <w:szCs w:val="26"/>
        </w:rPr>
        <w:t xml:space="preserve"> Администрац</w:t>
      </w:r>
      <w:r>
        <w:rPr>
          <w:sz w:val="26"/>
          <w:szCs w:val="26"/>
        </w:rPr>
        <w:t>ией</w:t>
      </w:r>
      <w:r w:rsidRPr="00E81B1B">
        <w:rPr>
          <w:sz w:val="26"/>
          <w:szCs w:val="26"/>
        </w:rPr>
        <w:t xml:space="preserve"> города Пыть-Яха был привлечен кредит от кредитной организации в сумме 85 000 000,00 рублей. Кредит оформлен в виде возобновляемой кредитной линии со свободным режимом выборки и свободным режимом гашения сроком на 60 месяцев со дня заключения контракта (до 28.08.2021).  </w:t>
      </w:r>
    </w:p>
    <w:p w:rsidR="00CA0294" w:rsidRPr="00E81B1B" w:rsidRDefault="00CA0294" w:rsidP="00DD34F0">
      <w:pPr>
        <w:ind w:firstLine="539"/>
        <w:jc w:val="both"/>
        <w:rPr>
          <w:sz w:val="26"/>
          <w:szCs w:val="26"/>
        </w:rPr>
      </w:pPr>
      <w:r w:rsidRPr="00E81B1B">
        <w:rPr>
          <w:sz w:val="26"/>
          <w:szCs w:val="26"/>
        </w:rPr>
        <w:t>Остаток задолженности по основному долгу по состоянию на 01.04.2017 года составил 83 000 000,00 рублей.</w:t>
      </w:r>
    </w:p>
    <w:p w:rsidR="00CA0294" w:rsidRPr="008B5332" w:rsidRDefault="00CA0294" w:rsidP="00DD34F0">
      <w:pPr>
        <w:tabs>
          <w:tab w:val="left" w:pos="0"/>
        </w:tabs>
        <w:ind w:firstLine="539"/>
        <w:jc w:val="both"/>
        <w:rPr>
          <w:b/>
          <w:sz w:val="26"/>
          <w:szCs w:val="26"/>
        </w:rPr>
      </w:pPr>
    </w:p>
    <w:p w:rsidR="00CA0294" w:rsidRPr="008B5332" w:rsidRDefault="00CA0294" w:rsidP="00DD34F0">
      <w:pPr>
        <w:tabs>
          <w:tab w:val="left" w:pos="0"/>
        </w:tabs>
        <w:ind w:firstLine="539"/>
        <w:jc w:val="center"/>
        <w:rPr>
          <w:b/>
          <w:sz w:val="26"/>
          <w:szCs w:val="26"/>
        </w:rPr>
      </w:pPr>
      <w:r w:rsidRPr="008B5332">
        <w:rPr>
          <w:b/>
          <w:sz w:val="26"/>
          <w:szCs w:val="26"/>
        </w:rPr>
        <w:t>Муниципальные гарантии</w:t>
      </w:r>
    </w:p>
    <w:p w:rsidR="00CA0294" w:rsidRPr="008B5332" w:rsidRDefault="00CA0294" w:rsidP="00DD34F0">
      <w:pPr>
        <w:tabs>
          <w:tab w:val="left" w:pos="0"/>
        </w:tabs>
        <w:ind w:firstLine="539"/>
        <w:jc w:val="both"/>
        <w:rPr>
          <w:sz w:val="26"/>
          <w:szCs w:val="26"/>
        </w:rPr>
      </w:pPr>
    </w:p>
    <w:p w:rsidR="00CA0294" w:rsidRPr="008B5332" w:rsidRDefault="00CA0294" w:rsidP="00DD34F0">
      <w:pPr>
        <w:tabs>
          <w:tab w:val="left" w:pos="0"/>
        </w:tabs>
        <w:ind w:firstLine="539"/>
        <w:jc w:val="both"/>
        <w:rPr>
          <w:sz w:val="26"/>
          <w:szCs w:val="26"/>
        </w:rPr>
      </w:pPr>
      <w:r w:rsidRPr="008B5332">
        <w:rPr>
          <w:sz w:val="26"/>
          <w:szCs w:val="26"/>
        </w:rPr>
        <w:tab/>
        <w:t>Согласно данным муниципальной долговой книги муниципального образования городской округ город Пыть-Ях остаток долговых обязательств по муниципальным гарантиям МУП «Управление городского хозяйства» на 01.</w:t>
      </w:r>
      <w:r>
        <w:rPr>
          <w:sz w:val="26"/>
          <w:szCs w:val="26"/>
        </w:rPr>
        <w:t>04</w:t>
      </w:r>
      <w:r w:rsidRPr="008B5332">
        <w:rPr>
          <w:sz w:val="26"/>
          <w:szCs w:val="26"/>
        </w:rPr>
        <w:t>.201</w:t>
      </w:r>
      <w:r>
        <w:rPr>
          <w:sz w:val="26"/>
          <w:szCs w:val="26"/>
        </w:rPr>
        <w:t>7</w:t>
      </w:r>
      <w:r w:rsidRPr="008B5332">
        <w:rPr>
          <w:sz w:val="26"/>
          <w:szCs w:val="26"/>
        </w:rPr>
        <w:t xml:space="preserve"> года составил </w:t>
      </w:r>
      <w:r>
        <w:rPr>
          <w:sz w:val="26"/>
          <w:szCs w:val="26"/>
        </w:rPr>
        <w:t>161 888 888,88</w:t>
      </w:r>
      <w:r w:rsidRPr="008B5332">
        <w:rPr>
          <w:sz w:val="26"/>
          <w:szCs w:val="26"/>
        </w:rPr>
        <w:t xml:space="preserve"> рублей.</w:t>
      </w:r>
      <w:r>
        <w:rPr>
          <w:sz w:val="26"/>
          <w:szCs w:val="26"/>
        </w:rPr>
        <w:t xml:space="preserve"> В отчетном периоде новые муниципальные гарантии не предоставлялись.</w:t>
      </w:r>
      <w:r w:rsidRPr="008B5332">
        <w:rPr>
          <w:sz w:val="26"/>
          <w:szCs w:val="26"/>
        </w:rPr>
        <w:tab/>
      </w:r>
    </w:p>
    <w:p w:rsidR="00CA0294" w:rsidRPr="008B5332" w:rsidRDefault="00CA0294" w:rsidP="00DD34F0">
      <w:pPr>
        <w:tabs>
          <w:tab w:val="left" w:pos="0"/>
        </w:tabs>
        <w:ind w:firstLine="539"/>
        <w:jc w:val="both"/>
        <w:rPr>
          <w:sz w:val="26"/>
          <w:szCs w:val="26"/>
        </w:rPr>
      </w:pPr>
    </w:p>
    <w:p w:rsidR="00CA0294" w:rsidRDefault="00CA0294" w:rsidP="00DD34F0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ab/>
        <w:t>Всего муниципальный долг муниципального образования городской округ город Пыть-Ях по состоянию на 01.04.2017 года составил 244 888 888 ,88 рублей.</w:t>
      </w:r>
    </w:p>
    <w:p w:rsidR="00CA0294" w:rsidRPr="00AF04CD" w:rsidRDefault="00CA0294" w:rsidP="00DD34F0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CA0294" w:rsidRPr="00AF04CD" w:rsidRDefault="00CA0294" w:rsidP="007B7CF5">
      <w:pPr>
        <w:pStyle w:val="BodyText2"/>
        <w:tabs>
          <w:tab w:val="left" w:pos="0"/>
          <w:tab w:val="left" w:pos="567"/>
        </w:tabs>
        <w:ind w:firstLine="567"/>
        <w:rPr>
          <w:szCs w:val="26"/>
        </w:rPr>
      </w:pPr>
    </w:p>
    <w:p w:rsidR="00CA0294" w:rsidRDefault="00CA0294" w:rsidP="007B7CF5">
      <w:pPr>
        <w:pStyle w:val="BodyText2"/>
        <w:tabs>
          <w:tab w:val="left" w:pos="0"/>
          <w:tab w:val="left" w:pos="567"/>
        </w:tabs>
        <w:ind w:firstLine="567"/>
        <w:rPr>
          <w:szCs w:val="26"/>
        </w:rPr>
      </w:pPr>
      <w:r>
        <w:rPr>
          <w:szCs w:val="26"/>
        </w:rPr>
        <w:t xml:space="preserve">Заместитель главы </w:t>
      </w:r>
      <w:r w:rsidRPr="00365420">
        <w:rPr>
          <w:szCs w:val="26"/>
        </w:rPr>
        <w:t xml:space="preserve">города </w:t>
      </w:r>
    </w:p>
    <w:p w:rsidR="00CA0294" w:rsidRPr="00365420" w:rsidRDefault="00CA0294" w:rsidP="00287902">
      <w:pPr>
        <w:pStyle w:val="BodyText2"/>
        <w:tabs>
          <w:tab w:val="left" w:pos="0"/>
          <w:tab w:val="left" w:pos="567"/>
        </w:tabs>
        <w:ind w:firstLine="567"/>
      </w:pPr>
      <w:r w:rsidRPr="00365420">
        <w:rPr>
          <w:szCs w:val="26"/>
        </w:rPr>
        <w:t>председатель комитета по финансам</w:t>
      </w:r>
      <w:r w:rsidRPr="00365420">
        <w:rPr>
          <w:szCs w:val="26"/>
        </w:rPr>
        <w:tab/>
      </w:r>
      <w:r w:rsidRPr="00365420">
        <w:rPr>
          <w:szCs w:val="26"/>
        </w:rPr>
        <w:tab/>
      </w:r>
      <w:r w:rsidRPr="00365420">
        <w:rPr>
          <w:szCs w:val="26"/>
        </w:rPr>
        <w:tab/>
        <w:t xml:space="preserve">         </w:t>
      </w:r>
      <w:r>
        <w:rPr>
          <w:szCs w:val="26"/>
        </w:rPr>
        <w:tab/>
      </w:r>
      <w:r w:rsidRPr="00365420">
        <w:rPr>
          <w:szCs w:val="26"/>
        </w:rPr>
        <w:t xml:space="preserve"> </w:t>
      </w:r>
      <w:r w:rsidRPr="00365420">
        <w:rPr>
          <w:szCs w:val="26"/>
        </w:rPr>
        <w:tab/>
        <w:t>В.В. Стефогло</w:t>
      </w:r>
    </w:p>
    <w:p w:rsidR="00CA0294" w:rsidRPr="00365420" w:rsidRDefault="00CA0294">
      <w:pPr>
        <w:rPr>
          <w:sz w:val="26"/>
          <w:szCs w:val="26"/>
        </w:rPr>
      </w:pPr>
    </w:p>
    <w:sectPr w:rsidR="00CA0294" w:rsidRPr="00365420" w:rsidSect="002358F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77F3F"/>
    <w:multiLevelType w:val="hybridMultilevel"/>
    <w:tmpl w:val="D354EDC0"/>
    <w:lvl w:ilvl="0" w:tplc="37F2CFB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0D27595"/>
    <w:multiLevelType w:val="hybridMultilevel"/>
    <w:tmpl w:val="2D56B42A"/>
    <w:lvl w:ilvl="0" w:tplc="CC1E16EC">
      <w:start w:val="1"/>
      <w:numFmt w:val="bullet"/>
      <w:lvlText w:val=""/>
      <w:lvlJc w:val="left"/>
      <w:pPr>
        <w:tabs>
          <w:tab w:val="num" w:pos="1164"/>
        </w:tabs>
        <w:ind w:left="1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4"/>
        </w:tabs>
        <w:ind w:left="18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4"/>
        </w:tabs>
        <w:ind w:left="2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4"/>
        </w:tabs>
        <w:ind w:left="3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4"/>
        </w:tabs>
        <w:ind w:left="40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4"/>
        </w:tabs>
        <w:ind w:left="4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4"/>
        </w:tabs>
        <w:ind w:left="5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4"/>
        </w:tabs>
        <w:ind w:left="62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4"/>
        </w:tabs>
        <w:ind w:left="6924" w:hanging="360"/>
      </w:pPr>
      <w:rPr>
        <w:rFonts w:ascii="Wingdings" w:hAnsi="Wingdings" w:hint="default"/>
      </w:rPr>
    </w:lvl>
  </w:abstractNum>
  <w:abstractNum w:abstractNumId="2">
    <w:nsid w:val="1EEC0B88"/>
    <w:multiLevelType w:val="hybridMultilevel"/>
    <w:tmpl w:val="15887D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CD52516"/>
    <w:multiLevelType w:val="hybridMultilevel"/>
    <w:tmpl w:val="F362C1CA"/>
    <w:lvl w:ilvl="0" w:tplc="41968D38">
      <w:start w:val="1"/>
      <w:numFmt w:val="bullet"/>
      <w:lvlText w:val=""/>
      <w:lvlJc w:val="left"/>
      <w:pPr>
        <w:tabs>
          <w:tab w:val="num" w:pos="709"/>
        </w:tabs>
        <w:ind w:left="70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D87FDE"/>
    <w:multiLevelType w:val="hybridMultilevel"/>
    <w:tmpl w:val="8F0E83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60F1623"/>
    <w:multiLevelType w:val="hybridMultilevel"/>
    <w:tmpl w:val="C4FA5A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D573B57"/>
    <w:multiLevelType w:val="hybridMultilevel"/>
    <w:tmpl w:val="56FA0D9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>
    <w:nsid w:val="67F03B29"/>
    <w:multiLevelType w:val="hybridMultilevel"/>
    <w:tmpl w:val="1806076C"/>
    <w:lvl w:ilvl="0" w:tplc="6E5881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ani" w:hAnsi="Vani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E5E20A9"/>
    <w:multiLevelType w:val="hybridMultilevel"/>
    <w:tmpl w:val="62E08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9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26AA"/>
    <w:rsid w:val="00000FBB"/>
    <w:rsid w:val="000012BC"/>
    <w:rsid w:val="000017AF"/>
    <w:rsid w:val="00001870"/>
    <w:rsid w:val="00002F93"/>
    <w:rsid w:val="00003174"/>
    <w:rsid w:val="00003A93"/>
    <w:rsid w:val="000043BF"/>
    <w:rsid w:val="000043D4"/>
    <w:rsid w:val="00005300"/>
    <w:rsid w:val="00006A78"/>
    <w:rsid w:val="00007318"/>
    <w:rsid w:val="0000743C"/>
    <w:rsid w:val="000119DD"/>
    <w:rsid w:val="0001207A"/>
    <w:rsid w:val="000120DF"/>
    <w:rsid w:val="00012519"/>
    <w:rsid w:val="00012929"/>
    <w:rsid w:val="00012A6A"/>
    <w:rsid w:val="0001382E"/>
    <w:rsid w:val="0001399B"/>
    <w:rsid w:val="00013A65"/>
    <w:rsid w:val="00014329"/>
    <w:rsid w:val="00014DF3"/>
    <w:rsid w:val="00015D68"/>
    <w:rsid w:val="0001654E"/>
    <w:rsid w:val="00016721"/>
    <w:rsid w:val="0001748E"/>
    <w:rsid w:val="00017539"/>
    <w:rsid w:val="00017F3C"/>
    <w:rsid w:val="000207CD"/>
    <w:rsid w:val="00021C82"/>
    <w:rsid w:val="00021E74"/>
    <w:rsid w:val="00023085"/>
    <w:rsid w:val="000243F3"/>
    <w:rsid w:val="0002573D"/>
    <w:rsid w:val="00025A01"/>
    <w:rsid w:val="00025F51"/>
    <w:rsid w:val="00026550"/>
    <w:rsid w:val="0002657C"/>
    <w:rsid w:val="00026702"/>
    <w:rsid w:val="0002682E"/>
    <w:rsid w:val="0002695D"/>
    <w:rsid w:val="00026FC7"/>
    <w:rsid w:val="000301A8"/>
    <w:rsid w:val="000303D8"/>
    <w:rsid w:val="00030735"/>
    <w:rsid w:val="00030879"/>
    <w:rsid w:val="00031076"/>
    <w:rsid w:val="00032668"/>
    <w:rsid w:val="00032861"/>
    <w:rsid w:val="000329FE"/>
    <w:rsid w:val="00033694"/>
    <w:rsid w:val="000339CC"/>
    <w:rsid w:val="000345BB"/>
    <w:rsid w:val="00034C24"/>
    <w:rsid w:val="00034EFE"/>
    <w:rsid w:val="00035437"/>
    <w:rsid w:val="00035873"/>
    <w:rsid w:val="00035B7C"/>
    <w:rsid w:val="0003680D"/>
    <w:rsid w:val="000371B4"/>
    <w:rsid w:val="00037778"/>
    <w:rsid w:val="00040731"/>
    <w:rsid w:val="00040D77"/>
    <w:rsid w:val="00041A6E"/>
    <w:rsid w:val="00041B21"/>
    <w:rsid w:val="00041CDF"/>
    <w:rsid w:val="00042C3C"/>
    <w:rsid w:val="00043C48"/>
    <w:rsid w:val="0004428E"/>
    <w:rsid w:val="0004468A"/>
    <w:rsid w:val="00044ED5"/>
    <w:rsid w:val="000454DD"/>
    <w:rsid w:val="00045A10"/>
    <w:rsid w:val="00045BF9"/>
    <w:rsid w:val="00046C4D"/>
    <w:rsid w:val="000474C3"/>
    <w:rsid w:val="0004768B"/>
    <w:rsid w:val="00047748"/>
    <w:rsid w:val="00047C3D"/>
    <w:rsid w:val="00047C4E"/>
    <w:rsid w:val="00047D5E"/>
    <w:rsid w:val="00047FC2"/>
    <w:rsid w:val="00050053"/>
    <w:rsid w:val="0005069F"/>
    <w:rsid w:val="00051305"/>
    <w:rsid w:val="00051511"/>
    <w:rsid w:val="00051758"/>
    <w:rsid w:val="000521C9"/>
    <w:rsid w:val="00052551"/>
    <w:rsid w:val="0005286F"/>
    <w:rsid w:val="00052BFD"/>
    <w:rsid w:val="00053267"/>
    <w:rsid w:val="000538C5"/>
    <w:rsid w:val="000544E3"/>
    <w:rsid w:val="00054CD1"/>
    <w:rsid w:val="00054FF9"/>
    <w:rsid w:val="00055221"/>
    <w:rsid w:val="000558D5"/>
    <w:rsid w:val="00055D9D"/>
    <w:rsid w:val="00056BC1"/>
    <w:rsid w:val="00056F7B"/>
    <w:rsid w:val="00057348"/>
    <w:rsid w:val="000578E4"/>
    <w:rsid w:val="00060960"/>
    <w:rsid w:val="00060AD4"/>
    <w:rsid w:val="00061936"/>
    <w:rsid w:val="00061AC4"/>
    <w:rsid w:val="00062B0F"/>
    <w:rsid w:val="00063125"/>
    <w:rsid w:val="00063A2A"/>
    <w:rsid w:val="00064FCF"/>
    <w:rsid w:val="0006597C"/>
    <w:rsid w:val="000668EB"/>
    <w:rsid w:val="00070DAF"/>
    <w:rsid w:val="00071256"/>
    <w:rsid w:val="00071C6A"/>
    <w:rsid w:val="00072C15"/>
    <w:rsid w:val="00073B08"/>
    <w:rsid w:val="00073C47"/>
    <w:rsid w:val="0007414B"/>
    <w:rsid w:val="0007438A"/>
    <w:rsid w:val="000743F5"/>
    <w:rsid w:val="00074EF0"/>
    <w:rsid w:val="0007587B"/>
    <w:rsid w:val="00076970"/>
    <w:rsid w:val="00076B78"/>
    <w:rsid w:val="000804BC"/>
    <w:rsid w:val="0008209D"/>
    <w:rsid w:val="00082259"/>
    <w:rsid w:val="000844E9"/>
    <w:rsid w:val="00085277"/>
    <w:rsid w:val="000858A4"/>
    <w:rsid w:val="0008632F"/>
    <w:rsid w:val="00087817"/>
    <w:rsid w:val="00087B93"/>
    <w:rsid w:val="00087BE4"/>
    <w:rsid w:val="00090636"/>
    <w:rsid w:val="000909EB"/>
    <w:rsid w:val="0009187C"/>
    <w:rsid w:val="00092952"/>
    <w:rsid w:val="000949E7"/>
    <w:rsid w:val="00094CAD"/>
    <w:rsid w:val="00095E1C"/>
    <w:rsid w:val="00096023"/>
    <w:rsid w:val="00096439"/>
    <w:rsid w:val="0009667A"/>
    <w:rsid w:val="000968B0"/>
    <w:rsid w:val="00097963"/>
    <w:rsid w:val="000A0534"/>
    <w:rsid w:val="000A0677"/>
    <w:rsid w:val="000A12AE"/>
    <w:rsid w:val="000A183F"/>
    <w:rsid w:val="000A25DA"/>
    <w:rsid w:val="000A26BD"/>
    <w:rsid w:val="000A28E5"/>
    <w:rsid w:val="000A4039"/>
    <w:rsid w:val="000A414D"/>
    <w:rsid w:val="000A5467"/>
    <w:rsid w:val="000A5692"/>
    <w:rsid w:val="000A56DD"/>
    <w:rsid w:val="000A5B40"/>
    <w:rsid w:val="000A7450"/>
    <w:rsid w:val="000B0736"/>
    <w:rsid w:val="000B11DB"/>
    <w:rsid w:val="000B1C85"/>
    <w:rsid w:val="000B2AB1"/>
    <w:rsid w:val="000B2FB0"/>
    <w:rsid w:val="000B314D"/>
    <w:rsid w:val="000B3B4B"/>
    <w:rsid w:val="000B5D26"/>
    <w:rsid w:val="000B5DD1"/>
    <w:rsid w:val="000B6855"/>
    <w:rsid w:val="000B6D83"/>
    <w:rsid w:val="000B7823"/>
    <w:rsid w:val="000C0541"/>
    <w:rsid w:val="000C2D86"/>
    <w:rsid w:val="000C2F98"/>
    <w:rsid w:val="000C2FCA"/>
    <w:rsid w:val="000C328C"/>
    <w:rsid w:val="000C3C58"/>
    <w:rsid w:val="000C3D54"/>
    <w:rsid w:val="000C436A"/>
    <w:rsid w:val="000C5989"/>
    <w:rsid w:val="000C5C37"/>
    <w:rsid w:val="000C620E"/>
    <w:rsid w:val="000C6281"/>
    <w:rsid w:val="000C64F0"/>
    <w:rsid w:val="000C71B8"/>
    <w:rsid w:val="000C72DE"/>
    <w:rsid w:val="000C79EC"/>
    <w:rsid w:val="000C7BBC"/>
    <w:rsid w:val="000D01B5"/>
    <w:rsid w:val="000D0917"/>
    <w:rsid w:val="000D0F82"/>
    <w:rsid w:val="000D18EF"/>
    <w:rsid w:val="000D2104"/>
    <w:rsid w:val="000D26CE"/>
    <w:rsid w:val="000D278F"/>
    <w:rsid w:val="000D3754"/>
    <w:rsid w:val="000D5241"/>
    <w:rsid w:val="000D55A1"/>
    <w:rsid w:val="000D57FA"/>
    <w:rsid w:val="000D5FB3"/>
    <w:rsid w:val="000D7CEB"/>
    <w:rsid w:val="000E04EE"/>
    <w:rsid w:val="000E0ACC"/>
    <w:rsid w:val="000E1017"/>
    <w:rsid w:val="000E11A6"/>
    <w:rsid w:val="000E1462"/>
    <w:rsid w:val="000E16C1"/>
    <w:rsid w:val="000E2148"/>
    <w:rsid w:val="000E2416"/>
    <w:rsid w:val="000E2466"/>
    <w:rsid w:val="000E37AB"/>
    <w:rsid w:val="000E3CB6"/>
    <w:rsid w:val="000E5929"/>
    <w:rsid w:val="000E7A91"/>
    <w:rsid w:val="000E7AB8"/>
    <w:rsid w:val="000F0211"/>
    <w:rsid w:val="000F0580"/>
    <w:rsid w:val="000F0608"/>
    <w:rsid w:val="000F08B8"/>
    <w:rsid w:val="000F0C44"/>
    <w:rsid w:val="000F0DF7"/>
    <w:rsid w:val="000F0ED4"/>
    <w:rsid w:val="000F116A"/>
    <w:rsid w:val="000F207F"/>
    <w:rsid w:val="000F2D9E"/>
    <w:rsid w:val="000F3F32"/>
    <w:rsid w:val="000F3FDC"/>
    <w:rsid w:val="000F459C"/>
    <w:rsid w:val="000F4751"/>
    <w:rsid w:val="000F4EDE"/>
    <w:rsid w:val="000F51B2"/>
    <w:rsid w:val="000F5250"/>
    <w:rsid w:val="000F5290"/>
    <w:rsid w:val="000F549F"/>
    <w:rsid w:val="000F64BE"/>
    <w:rsid w:val="000F6A5B"/>
    <w:rsid w:val="000F6AEF"/>
    <w:rsid w:val="000F6B29"/>
    <w:rsid w:val="000F7679"/>
    <w:rsid w:val="000F7B3C"/>
    <w:rsid w:val="00100D43"/>
    <w:rsid w:val="0010186E"/>
    <w:rsid w:val="001028E0"/>
    <w:rsid w:val="00103407"/>
    <w:rsid w:val="001037DA"/>
    <w:rsid w:val="00104882"/>
    <w:rsid w:val="001061A0"/>
    <w:rsid w:val="00110597"/>
    <w:rsid w:val="00110993"/>
    <w:rsid w:val="00112063"/>
    <w:rsid w:val="00112207"/>
    <w:rsid w:val="00112795"/>
    <w:rsid w:val="00112A27"/>
    <w:rsid w:val="00114165"/>
    <w:rsid w:val="001147CF"/>
    <w:rsid w:val="00114C72"/>
    <w:rsid w:val="00115DF9"/>
    <w:rsid w:val="001168A8"/>
    <w:rsid w:val="00117E18"/>
    <w:rsid w:val="00120962"/>
    <w:rsid w:val="001226A9"/>
    <w:rsid w:val="001229FA"/>
    <w:rsid w:val="00123D57"/>
    <w:rsid w:val="00123DF1"/>
    <w:rsid w:val="0012455B"/>
    <w:rsid w:val="00124AEC"/>
    <w:rsid w:val="0012504E"/>
    <w:rsid w:val="0012613B"/>
    <w:rsid w:val="00130EE9"/>
    <w:rsid w:val="001318E0"/>
    <w:rsid w:val="00132C0C"/>
    <w:rsid w:val="00132DAD"/>
    <w:rsid w:val="00132E3A"/>
    <w:rsid w:val="00133390"/>
    <w:rsid w:val="00135526"/>
    <w:rsid w:val="0013602B"/>
    <w:rsid w:val="0013660E"/>
    <w:rsid w:val="00136618"/>
    <w:rsid w:val="00136A8C"/>
    <w:rsid w:val="00136B21"/>
    <w:rsid w:val="00136DA3"/>
    <w:rsid w:val="00137134"/>
    <w:rsid w:val="00142A33"/>
    <w:rsid w:val="00142E17"/>
    <w:rsid w:val="00143725"/>
    <w:rsid w:val="00145061"/>
    <w:rsid w:val="001451A6"/>
    <w:rsid w:val="001452D2"/>
    <w:rsid w:val="00145552"/>
    <w:rsid w:val="00145E1A"/>
    <w:rsid w:val="00146D98"/>
    <w:rsid w:val="00147AA4"/>
    <w:rsid w:val="001503C3"/>
    <w:rsid w:val="00151891"/>
    <w:rsid w:val="001518A0"/>
    <w:rsid w:val="001522D6"/>
    <w:rsid w:val="00153610"/>
    <w:rsid w:val="00154DA6"/>
    <w:rsid w:val="00155088"/>
    <w:rsid w:val="001568E5"/>
    <w:rsid w:val="00156C75"/>
    <w:rsid w:val="0016038C"/>
    <w:rsid w:val="00160ED9"/>
    <w:rsid w:val="001618DA"/>
    <w:rsid w:val="00161E59"/>
    <w:rsid w:val="00162205"/>
    <w:rsid w:val="0016350A"/>
    <w:rsid w:val="0016478A"/>
    <w:rsid w:val="001647FA"/>
    <w:rsid w:val="00164ED4"/>
    <w:rsid w:val="001650B9"/>
    <w:rsid w:val="001705A2"/>
    <w:rsid w:val="001708C0"/>
    <w:rsid w:val="0017092F"/>
    <w:rsid w:val="00170D16"/>
    <w:rsid w:val="00171A1D"/>
    <w:rsid w:val="00172DBC"/>
    <w:rsid w:val="001730F2"/>
    <w:rsid w:val="00173FD8"/>
    <w:rsid w:val="0017403F"/>
    <w:rsid w:val="001748FC"/>
    <w:rsid w:val="00174B4C"/>
    <w:rsid w:val="001753AF"/>
    <w:rsid w:val="001758C7"/>
    <w:rsid w:val="001767A0"/>
    <w:rsid w:val="001767CA"/>
    <w:rsid w:val="001808D9"/>
    <w:rsid w:val="001808E2"/>
    <w:rsid w:val="00181686"/>
    <w:rsid w:val="00181E4C"/>
    <w:rsid w:val="001820F7"/>
    <w:rsid w:val="00182B21"/>
    <w:rsid w:val="001831CD"/>
    <w:rsid w:val="0018566E"/>
    <w:rsid w:val="00185FDA"/>
    <w:rsid w:val="001906A3"/>
    <w:rsid w:val="0019114A"/>
    <w:rsid w:val="00191606"/>
    <w:rsid w:val="0019173A"/>
    <w:rsid w:val="00191BB7"/>
    <w:rsid w:val="00191C5C"/>
    <w:rsid w:val="00191DF9"/>
    <w:rsid w:val="00192092"/>
    <w:rsid w:val="001922F4"/>
    <w:rsid w:val="001923E8"/>
    <w:rsid w:val="00192D56"/>
    <w:rsid w:val="00192E21"/>
    <w:rsid w:val="00193D93"/>
    <w:rsid w:val="00194E03"/>
    <w:rsid w:val="00195A2A"/>
    <w:rsid w:val="00197AFE"/>
    <w:rsid w:val="001A1100"/>
    <w:rsid w:val="001A2301"/>
    <w:rsid w:val="001A2F95"/>
    <w:rsid w:val="001A32FC"/>
    <w:rsid w:val="001A376F"/>
    <w:rsid w:val="001A3F76"/>
    <w:rsid w:val="001A411E"/>
    <w:rsid w:val="001A4DB8"/>
    <w:rsid w:val="001A521D"/>
    <w:rsid w:val="001A5503"/>
    <w:rsid w:val="001A5E59"/>
    <w:rsid w:val="001A6840"/>
    <w:rsid w:val="001A6BD5"/>
    <w:rsid w:val="001A705C"/>
    <w:rsid w:val="001A78E7"/>
    <w:rsid w:val="001B0521"/>
    <w:rsid w:val="001B0777"/>
    <w:rsid w:val="001B2D30"/>
    <w:rsid w:val="001B3054"/>
    <w:rsid w:val="001B3247"/>
    <w:rsid w:val="001B3A4E"/>
    <w:rsid w:val="001B3C72"/>
    <w:rsid w:val="001B3DFB"/>
    <w:rsid w:val="001B3F31"/>
    <w:rsid w:val="001B412E"/>
    <w:rsid w:val="001B57AE"/>
    <w:rsid w:val="001B5B64"/>
    <w:rsid w:val="001B6722"/>
    <w:rsid w:val="001B72BA"/>
    <w:rsid w:val="001B74EF"/>
    <w:rsid w:val="001B7C78"/>
    <w:rsid w:val="001C01F6"/>
    <w:rsid w:val="001C0DC9"/>
    <w:rsid w:val="001C15EA"/>
    <w:rsid w:val="001C1972"/>
    <w:rsid w:val="001C2B48"/>
    <w:rsid w:val="001C5227"/>
    <w:rsid w:val="001C55BC"/>
    <w:rsid w:val="001C6D0A"/>
    <w:rsid w:val="001C7005"/>
    <w:rsid w:val="001D04CE"/>
    <w:rsid w:val="001D0575"/>
    <w:rsid w:val="001D0A12"/>
    <w:rsid w:val="001D1AE8"/>
    <w:rsid w:val="001D38CC"/>
    <w:rsid w:val="001D45CF"/>
    <w:rsid w:val="001D56CC"/>
    <w:rsid w:val="001D5EEE"/>
    <w:rsid w:val="001D6427"/>
    <w:rsid w:val="001D7421"/>
    <w:rsid w:val="001D7742"/>
    <w:rsid w:val="001E0AFF"/>
    <w:rsid w:val="001E0CC0"/>
    <w:rsid w:val="001E2C68"/>
    <w:rsid w:val="001E38FD"/>
    <w:rsid w:val="001E46D9"/>
    <w:rsid w:val="001E4C5F"/>
    <w:rsid w:val="001E51A7"/>
    <w:rsid w:val="001E5CC1"/>
    <w:rsid w:val="001E6A0B"/>
    <w:rsid w:val="001E6EFC"/>
    <w:rsid w:val="001E7465"/>
    <w:rsid w:val="001E7764"/>
    <w:rsid w:val="001E7868"/>
    <w:rsid w:val="001F09D9"/>
    <w:rsid w:val="001F1011"/>
    <w:rsid w:val="001F1A7B"/>
    <w:rsid w:val="001F27D3"/>
    <w:rsid w:val="001F2EAF"/>
    <w:rsid w:val="001F341F"/>
    <w:rsid w:val="001F3C11"/>
    <w:rsid w:val="001F3F59"/>
    <w:rsid w:val="001F3F83"/>
    <w:rsid w:val="001F789D"/>
    <w:rsid w:val="001F7C19"/>
    <w:rsid w:val="001F7ED3"/>
    <w:rsid w:val="00200911"/>
    <w:rsid w:val="002014DA"/>
    <w:rsid w:val="00201DC7"/>
    <w:rsid w:val="0020246C"/>
    <w:rsid w:val="00202B06"/>
    <w:rsid w:val="00202DEF"/>
    <w:rsid w:val="00203123"/>
    <w:rsid w:val="00204374"/>
    <w:rsid w:val="002049A4"/>
    <w:rsid w:val="00205B29"/>
    <w:rsid w:val="00205D3B"/>
    <w:rsid w:val="002060DB"/>
    <w:rsid w:val="0020632F"/>
    <w:rsid w:val="00206B1B"/>
    <w:rsid w:val="00206C7C"/>
    <w:rsid w:val="002075AD"/>
    <w:rsid w:val="0021021D"/>
    <w:rsid w:val="00210CFB"/>
    <w:rsid w:val="00210DA1"/>
    <w:rsid w:val="0021208D"/>
    <w:rsid w:val="002120F8"/>
    <w:rsid w:val="002122A8"/>
    <w:rsid w:val="00212C45"/>
    <w:rsid w:val="002131D0"/>
    <w:rsid w:val="00214190"/>
    <w:rsid w:val="00214C69"/>
    <w:rsid w:val="00215F5E"/>
    <w:rsid w:val="002160DC"/>
    <w:rsid w:val="002161E2"/>
    <w:rsid w:val="00216AF3"/>
    <w:rsid w:val="0021760B"/>
    <w:rsid w:val="00217A2E"/>
    <w:rsid w:val="00221732"/>
    <w:rsid w:val="00221CF5"/>
    <w:rsid w:val="00223D79"/>
    <w:rsid w:val="00223DFC"/>
    <w:rsid w:val="00224DB8"/>
    <w:rsid w:val="00225624"/>
    <w:rsid w:val="00225883"/>
    <w:rsid w:val="00225B84"/>
    <w:rsid w:val="00226889"/>
    <w:rsid w:val="002303FB"/>
    <w:rsid w:val="00230479"/>
    <w:rsid w:val="00230C8E"/>
    <w:rsid w:val="00231085"/>
    <w:rsid w:val="00231814"/>
    <w:rsid w:val="00233276"/>
    <w:rsid w:val="00233955"/>
    <w:rsid w:val="002345D7"/>
    <w:rsid w:val="00234B20"/>
    <w:rsid w:val="00234B46"/>
    <w:rsid w:val="002354DF"/>
    <w:rsid w:val="002358FB"/>
    <w:rsid w:val="00236067"/>
    <w:rsid w:val="00236CEA"/>
    <w:rsid w:val="002371C8"/>
    <w:rsid w:val="00237281"/>
    <w:rsid w:val="00237DB0"/>
    <w:rsid w:val="0024000B"/>
    <w:rsid w:val="0024056B"/>
    <w:rsid w:val="00240FE8"/>
    <w:rsid w:val="00241807"/>
    <w:rsid w:val="002421C0"/>
    <w:rsid w:val="002433D5"/>
    <w:rsid w:val="00243CC0"/>
    <w:rsid w:val="0024408B"/>
    <w:rsid w:val="0024426A"/>
    <w:rsid w:val="00244AB2"/>
    <w:rsid w:val="00245472"/>
    <w:rsid w:val="002457B2"/>
    <w:rsid w:val="00245BE5"/>
    <w:rsid w:val="0024688F"/>
    <w:rsid w:val="00250516"/>
    <w:rsid w:val="002520D0"/>
    <w:rsid w:val="0025220B"/>
    <w:rsid w:val="0025364A"/>
    <w:rsid w:val="0025387F"/>
    <w:rsid w:val="002547B2"/>
    <w:rsid w:val="002548EB"/>
    <w:rsid w:val="0025534C"/>
    <w:rsid w:val="002554BE"/>
    <w:rsid w:val="002564AD"/>
    <w:rsid w:val="00256E4E"/>
    <w:rsid w:val="002571C4"/>
    <w:rsid w:val="002572B6"/>
    <w:rsid w:val="0025762F"/>
    <w:rsid w:val="0026183A"/>
    <w:rsid w:val="0026188C"/>
    <w:rsid w:val="002618FC"/>
    <w:rsid w:val="00263788"/>
    <w:rsid w:val="00264FBE"/>
    <w:rsid w:val="0026557E"/>
    <w:rsid w:val="00267C0F"/>
    <w:rsid w:val="00267F92"/>
    <w:rsid w:val="00270763"/>
    <w:rsid w:val="00270D03"/>
    <w:rsid w:val="00270DD7"/>
    <w:rsid w:val="002719BF"/>
    <w:rsid w:val="00272D68"/>
    <w:rsid w:val="00273102"/>
    <w:rsid w:val="00273358"/>
    <w:rsid w:val="00274777"/>
    <w:rsid w:val="00274A38"/>
    <w:rsid w:val="00274E6A"/>
    <w:rsid w:val="002754C4"/>
    <w:rsid w:val="002767DC"/>
    <w:rsid w:val="00277A90"/>
    <w:rsid w:val="0028026F"/>
    <w:rsid w:val="00280B2E"/>
    <w:rsid w:val="00280BC6"/>
    <w:rsid w:val="00281B24"/>
    <w:rsid w:val="0028302E"/>
    <w:rsid w:val="00283537"/>
    <w:rsid w:val="00283D9F"/>
    <w:rsid w:val="00283F2E"/>
    <w:rsid w:val="00283F81"/>
    <w:rsid w:val="0028438C"/>
    <w:rsid w:val="002848AC"/>
    <w:rsid w:val="00284DD0"/>
    <w:rsid w:val="002856CE"/>
    <w:rsid w:val="00285C55"/>
    <w:rsid w:val="00285F35"/>
    <w:rsid w:val="00286480"/>
    <w:rsid w:val="00286C29"/>
    <w:rsid w:val="00286FAF"/>
    <w:rsid w:val="00287357"/>
    <w:rsid w:val="0028755D"/>
    <w:rsid w:val="00287902"/>
    <w:rsid w:val="00287BD7"/>
    <w:rsid w:val="0029049D"/>
    <w:rsid w:val="00290783"/>
    <w:rsid w:val="00290B1B"/>
    <w:rsid w:val="00291E42"/>
    <w:rsid w:val="00292CF2"/>
    <w:rsid w:val="002936E5"/>
    <w:rsid w:val="00293B14"/>
    <w:rsid w:val="002952B1"/>
    <w:rsid w:val="002952C8"/>
    <w:rsid w:val="00295760"/>
    <w:rsid w:val="00295848"/>
    <w:rsid w:val="00295FA5"/>
    <w:rsid w:val="00296721"/>
    <w:rsid w:val="002A0104"/>
    <w:rsid w:val="002A0296"/>
    <w:rsid w:val="002A32B4"/>
    <w:rsid w:val="002A35C8"/>
    <w:rsid w:val="002A399C"/>
    <w:rsid w:val="002A3B5B"/>
    <w:rsid w:val="002A3C54"/>
    <w:rsid w:val="002A41FA"/>
    <w:rsid w:val="002A46C1"/>
    <w:rsid w:val="002A5BA9"/>
    <w:rsid w:val="002A689A"/>
    <w:rsid w:val="002A7C86"/>
    <w:rsid w:val="002B0FDF"/>
    <w:rsid w:val="002B2D33"/>
    <w:rsid w:val="002B4B65"/>
    <w:rsid w:val="002B6257"/>
    <w:rsid w:val="002B6C00"/>
    <w:rsid w:val="002B7757"/>
    <w:rsid w:val="002B7D34"/>
    <w:rsid w:val="002C07ED"/>
    <w:rsid w:val="002C0A86"/>
    <w:rsid w:val="002C15DE"/>
    <w:rsid w:val="002C1953"/>
    <w:rsid w:val="002C24A6"/>
    <w:rsid w:val="002C33EA"/>
    <w:rsid w:val="002C426D"/>
    <w:rsid w:val="002C4433"/>
    <w:rsid w:val="002C45DB"/>
    <w:rsid w:val="002C55BD"/>
    <w:rsid w:val="002C697C"/>
    <w:rsid w:val="002C7585"/>
    <w:rsid w:val="002C7CE4"/>
    <w:rsid w:val="002D10FD"/>
    <w:rsid w:val="002D2F8F"/>
    <w:rsid w:val="002D3895"/>
    <w:rsid w:val="002D4E60"/>
    <w:rsid w:val="002D5F3B"/>
    <w:rsid w:val="002D6DE0"/>
    <w:rsid w:val="002D748F"/>
    <w:rsid w:val="002E0F63"/>
    <w:rsid w:val="002E0FB5"/>
    <w:rsid w:val="002E1ED6"/>
    <w:rsid w:val="002E3186"/>
    <w:rsid w:val="002E34B7"/>
    <w:rsid w:val="002E37EF"/>
    <w:rsid w:val="002E3AB6"/>
    <w:rsid w:val="002E524F"/>
    <w:rsid w:val="002E58BF"/>
    <w:rsid w:val="002E5E5D"/>
    <w:rsid w:val="002E5E95"/>
    <w:rsid w:val="002E6F96"/>
    <w:rsid w:val="002F0731"/>
    <w:rsid w:val="002F0998"/>
    <w:rsid w:val="002F133E"/>
    <w:rsid w:val="002F15AA"/>
    <w:rsid w:val="002F162B"/>
    <w:rsid w:val="002F3B88"/>
    <w:rsid w:val="002F4318"/>
    <w:rsid w:val="002F4630"/>
    <w:rsid w:val="002F549C"/>
    <w:rsid w:val="002F6569"/>
    <w:rsid w:val="002F736C"/>
    <w:rsid w:val="002F73D5"/>
    <w:rsid w:val="002F7B17"/>
    <w:rsid w:val="0030008F"/>
    <w:rsid w:val="0030010A"/>
    <w:rsid w:val="00301033"/>
    <w:rsid w:val="00303045"/>
    <w:rsid w:val="00303523"/>
    <w:rsid w:val="00303AE5"/>
    <w:rsid w:val="00303F8F"/>
    <w:rsid w:val="00304932"/>
    <w:rsid w:val="003050B1"/>
    <w:rsid w:val="003052DD"/>
    <w:rsid w:val="0030560A"/>
    <w:rsid w:val="003058CA"/>
    <w:rsid w:val="00306342"/>
    <w:rsid w:val="00307AC2"/>
    <w:rsid w:val="00307BF2"/>
    <w:rsid w:val="00310014"/>
    <w:rsid w:val="00311995"/>
    <w:rsid w:val="0031412A"/>
    <w:rsid w:val="003151E4"/>
    <w:rsid w:val="00315774"/>
    <w:rsid w:val="003158EA"/>
    <w:rsid w:val="00315E10"/>
    <w:rsid w:val="00316D95"/>
    <w:rsid w:val="003174C7"/>
    <w:rsid w:val="003206FA"/>
    <w:rsid w:val="0032187C"/>
    <w:rsid w:val="003226FC"/>
    <w:rsid w:val="00322D9C"/>
    <w:rsid w:val="00323DD6"/>
    <w:rsid w:val="003243EC"/>
    <w:rsid w:val="00324EE6"/>
    <w:rsid w:val="00324EED"/>
    <w:rsid w:val="0032564F"/>
    <w:rsid w:val="00326C77"/>
    <w:rsid w:val="003302DF"/>
    <w:rsid w:val="00330B00"/>
    <w:rsid w:val="0033128A"/>
    <w:rsid w:val="00331706"/>
    <w:rsid w:val="0033224F"/>
    <w:rsid w:val="0033232D"/>
    <w:rsid w:val="00332FB7"/>
    <w:rsid w:val="003331D4"/>
    <w:rsid w:val="0033324D"/>
    <w:rsid w:val="003335D5"/>
    <w:rsid w:val="00333765"/>
    <w:rsid w:val="00333AFC"/>
    <w:rsid w:val="00333BCD"/>
    <w:rsid w:val="00333F1E"/>
    <w:rsid w:val="00335EBD"/>
    <w:rsid w:val="00335F1C"/>
    <w:rsid w:val="003360E9"/>
    <w:rsid w:val="00336100"/>
    <w:rsid w:val="003363DE"/>
    <w:rsid w:val="003375DC"/>
    <w:rsid w:val="00337A62"/>
    <w:rsid w:val="00337FBA"/>
    <w:rsid w:val="003403E8"/>
    <w:rsid w:val="00340601"/>
    <w:rsid w:val="00340CD4"/>
    <w:rsid w:val="003429C8"/>
    <w:rsid w:val="00342A59"/>
    <w:rsid w:val="00343CC5"/>
    <w:rsid w:val="003441EB"/>
    <w:rsid w:val="003443C4"/>
    <w:rsid w:val="00345681"/>
    <w:rsid w:val="00345908"/>
    <w:rsid w:val="00346EC3"/>
    <w:rsid w:val="003471C8"/>
    <w:rsid w:val="003472C0"/>
    <w:rsid w:val="0034773E"/>
    <w:rsid w:val="00347AE0"/>
    <w:rsid w:val="00350290"/>
    <w:rsid w:val="00350BAA"/>
    <w:rsid w:val="00351ABA"/>
    <w:rsid w:val="003534CC"/>
    <w:rsid w:val="003543CD"/>
    <w:rsid w:val="00354C76"/>
    <w:rsid w:val="003552FF"/>
    <w:rsid w:val="003559D2"/>
    <w:rsid w:val="00356C2A"/>
    <w:rsid w:val="0035756E"/>
    <w:rsid w:val="00357F4F"/>
    <w:rsid w:val="00360119"/>
    <w:rsid w:val="003602E9"/>
    <w:rsid w:val="00360874"/>
    <w:rsid w:val="00360A3F"/>
    <w:rsid w:val="00360D14"/>
    <w:rsid w:val="00361129"/>
    <w:rsid w:val="00361F88"/>
    <w:rsid w:val="00362325"/>
    <w:rsid w:val="003638DF"/>
    <w:rsid w:val="003651A6"/>
    <w:rsid w:val="00365420"/>
    <w:rsid w:val="00365738"/>
    <w:rsid w:val="0036586E"/>
    <w:rsid w:val="003668A6"/>
    <w:rsid w:val="003668C1"/>
    <w:rsid w:val="0036694D"/>
    <w:rsid w:val="00366CEC"/>
    <w:rsid w:val="0036712A"/>
    <w:rsid w:val="0036738D"/>
    <w:rsid w:val="003701E6"/>
    <w:rsid w:val="00371DE0"/>
    <w:rsid w:val="00372046"/>
    <w:rsid w:val="003725D7"/>
    <w:rsid w:val="00372B41"/>
    <w:rsid w:val="00372BAF"/>
    <w:rsid w:val="0037354A"/>
    <w:rsid w:val="00373F78"/>
    <w:rsid w:val="00375DFE"/>
    <w:rsid w:val="003767A6"/>
    <w:rsid w:val="0037683A"/>
    <w:rsid w:val="00377BAA"/>
    <w:rsid w:val="00377DB4"/>
    <w:rsid w:val="0038107D"/>
    <w:rsid w:val="0038125C"/>
    <w:rsid w:val="00381425"/>
    <w:rsid w:val="00381D0A"/>
    <w:rsid w:val="00382BCB"/>
    <w:rsid w:val="00382F99"/>
    <w:rsid w:val="00382FC0"/>
    <w:rsid w:val="00383770"/>
    <w:rsid w:val="003845F4"/>
    <w:rsid w:val="003848C8"/>
    <w:rsid w:val="00385CF0"/>
    <w:rsid w:val="003860AC"/>
    <w:rsid w:val="003863D6"/>
    <w:rsid w:val="00386A84"/>
    <w:rsid w:val="00387452"/>
    <w:rsid w:val="003874A4"/>
    <w:rsid w:val="00390283"/>
    <w:rsid w:val="003910C3"/>
    <w:rsid w:val="00391A97"/>
    <w:rsid w:val="00392F6C"/>
    <w:rsid w:val="003945A5"/>
    <w:rsid w:val="0039554E"/>
    <w:rsid w:val="003958C8"/>
    <w:rsid w:val="0039630E"/>
    <w:rsid w:val="00396BF5"/>
    <w:rsid w:val="003973B5"/>
    <w:rsid w:val="003978DD"/>
    <w:rsid w:val="003A1B22"/>
    <w:rsid w:val="003A209D"/>
    <w:rsid w:val="003A2144"/>
    <w:rsid w:val="003A2381"/>
    <w:rsid w:val="003A2DF2"/>
    <w:rsid w:val="003A336B"/>
    <w:rsid w:val="003A50D1"/>
    <w:rsid w:val="003A5328"/>
    <w:rsid w:val="003A55DB"/>
    <w:rsid w:val="003A5696"/>
    <w:rsid w:val="003A5BF2"/>
    <w:rsid w:val="003A60E4"/>
    <w:rsid w:val="003A6CA8"/>
    <w:rsid w:val="003A6E41"/>
    <w:rsid w:val="003A70F4"/>
    <w:rsid w:val="003B0468"/>
    <w:rsid w:val="003B077D"/>
    <w:rsid w:val="003B2255"/>
    <w:rsid w:val="003B4C30"/>
    <w:rsid w:val="003B4F85"/>
    <w:rsid w:val="003B5ECA"/>
    <w:rsid w:val="003B71F9"/>
    <w:rsid w:val="003C134E"/>
    <w:rsid w:val="003C1E4B"/>
    <w:rsid w:val="003C241A"/>
    <w:rsid w:val="003C2D09"/>
    <w:rsid w:val="003C3149"/>
    <w:rsid w:val="003C3A6E"/>
    <w:rsid w:val="003C4603"/>
    <w:rsid w:val="003C6A33"/>
    <w:rsid w:val="003C7717"/>
    <w:rsid w:val="003C77C4"/>
    <w:rsid w:val="003D0F2C"/>
    <w:rsid w:val="003D180C"/>
    <w:rsid w:val="003D1972"/>
    <w:rsid w:val="003D1D16"/>
    <w:rsid w:val="003D2E7F"/>
    <w:rsid w:val="003D2EE2"/>
    <w:rsid w:val="003D311A"/>
    <w:rsid w:val="003D3504"/>
    <w:rsid w:val="003D4007"/>
    <w:rsid w:val="003D41AB"/>
    <w:rsid w:val="003D50F0"/>
    <w:rsid w:val="003D5977"/>
    <w:rsid w:val="003D5AD4"/>
    <w:rsid w:val="003D7807"/>
    <w:rsid w:val="003D797A"/>
    <w:rsid w:val="003E0BA8"/>
    <w:rsid w:val="003E119E"/>
    <w:rsid w:val="003E11B8"/>
    <w:rsid w:val="003E12E0"/>
    <w:rsid w:val="003E262C"/>
    <w:rsid w:val="003E36E1"/>
    <w:rsid w:val="003E4D6C"/>
    <w:rsid w:val="003E515D"/>
    <w:rsid w:val="003E59ED"/>
    <w:rsid w:val="003E5E78"/>
    <w:rsid w:val="003E610E"/>
    <w:rsid w:val="003E624C"/>
    <w:rsid w:val="003E758C"/>
    <w:rsid w:val="003E7ACE"/>
    <w:rsid w:val="003E7F5C"/>
    <w:rsid w:val="003F0DD0"/>
    <w:rsid w:val="003F1BF8"/>
    <w:rsid w:val="003F256B"/>
    <w:rsid w:val="003F3293"/>
    <w:rsid w:val="003F3F6B"/>
    <w:rsid w:val="003F4245"/>
    <w:rsid w:val="003F435C"/>
    <w:rsid w:val="003F4C83"/>
    <w:rsid w:val="003F5179"/>
    <w:rsid w:val="003F6410"/>
    <w:rsid w:val="003F75A2"/>
    <w:rsid w:val="003F7AD8"/>
    <w:rsid w:val="00401F3E"/>
    <w:rsid w:val="00401FF8"/>
    <w:rsid w:val="00402954"/>
    <w:rsid w:val="00402E7D"/>
    <w:rsid w:val="00403877"/>
    <w:rsid w:val="00403B80"/>
    <w:rsid w:val="00403D16"/>
    <w:rsid w:val="00404A89"/>
    <w:rsid w:val="0040558D"/>
    <w:rsid w:val="004056D7"/>
    <w:rsid w:val="004070EF"/>
    <w:rsid w:val="004079BA"/>
    <w:rsid w:val="00407EE3"/>
    <w:rsid w:val="0041003E"/>
    <w:rsid w:val="00410352"/>
    <w:rsid w:val="00410864"/>
    <w:rsid w:val="00410B97"/>
    <w:rsid w:val="0041144A"/>
    <w:rsid w:val="00411525"/>
    <w:rsid w:val="00411F2D"/>
    <w:rsid w:val="004121C2"/>
    <w:rsid w:val="004125C3"/>
    <w:rsid w:val="004129B6"/>
    <w:rsid w:val="004129D7"/>
    <w:rsid w:val="00413353"/>
    <w:rsid w:val="004147E3"/>
    <w:rsid w:val="0041538F"/>
    <w:rsid w:val="00416868"/>
    <w:rsid w:val="00416D1D"/>
    <w:rsid w:val="00416F69"/>
    <w:rsid w:val="004204EE"/>
    <w:rsid w:val="00421215"/>
    <w:rsid w:val="004214B0"/>
    <w:rsid w:val="0042176E"/>
    <w:rsid w:val="0042368C"/>
    <w:rsid w:val="00423F9F"/>
    <w:rsid w:val="00424436"/>
    <w:rsid w:val="00424638"/>
    <w:rsid w:val="004249CD"/>
    <w:rsid w:val="00425A57"/>
    <w:rsid w:val="00426180"/>
    <w:rsid w:val="00426B0F"/>
    <w:rsid w:val="00426F5E"/>
    <w:rsid w:val="0043044B"/>
    <w:rsid w:val="00430C3B"/>
    <w:rsid w:val="00431134"/>
    <w:rsid w:val="004311D5"/>
    <w:rsid w:val="0043127F"/>
    <w:rsid w:val="00432D59"/>
    <w:rsid w:val="00432F55"/>
    <w:rsid w:val="00433DB5"/>
    <w:rsid w:val="0043426E"/>
    <w:rsid w:val="004351AB"/>
    <w:rsid w:val="00435CD0"/>
    <w:rsid w:val="00437BA6"/>
    <w:rsid w:val="0044063E"/>
    <w:rsid w:val="0044080B"/>
    <w:rsid w:val="00441768"/>
    <w:rsid w:val="004426BF"/>
    <w:rsid w:val="0044488E"/>
    <w:rsid w:val="00445829"/>
    <w:rsid w:val="0044582A"/>
    <w:rsid w:val="004503E3"/>
    <w:rsid w:val="0045119E"/>
    <w:rsid w:val="004511CF"/>
    <w:rsid w:val="00451325"/>
    <w:rsid w:val="00451910"/>
    <w:rsid w:val="00451E05"/>
    <w:rsid w:val="004520EC"/>
    <w:rsid w:val="004522FF"/>
    <w:rsid w:val="00452DC8"/>
    <w:rsid w:val="00453267"/>
    <w:rsid w:val="004536C5"/>
    <w:rsid w:val="004538E0"/>
    <w:rsid w:val="004539B6"/>
    <w:rsid w:val="00453D52"/>
    <w:rsid w:val="004543D3"/>
    <w:rsid w:val="004545FA"/>
    <w:rsid w:val="00454BDB"/>
    <w:rsid w:val="004562A2"/>
    <w:rsid w:val="0045750F"/>
    <w:rsid w:val="00457B80"/>
    <w:rsid w:val="00457D1C"/>
    <w:rsid w:val="004617E1"/>
    <w:rsid w:val="0046219D"/>
    <w:rsid w:val="00462C74"/>
    <w:rsid w:val="00462D48"/>
    <w:rsid w:val="00462F68"/>
    <w:rsid w:val="00463AED"/>
    <w:rsid w:val="004656EE"/>
    <w:rsid w:val="00465EC5"/>
    <w:rsid w:val="00466379"/>
    <w:rsid w:val="00466969"/>
    <w:rsid w:val="00466A36"/>
    <w:rsid w:val="00467981"/>
    <w:rsid w:val="004713D5"/>
    <w:rsid w:val="00471FAA"/>
    <w:rsid w:val="00472D7E"/>
    <w:rsid w:val="00473824"/>
    <w:rsid w:val="00473F9C"/>
    <w:rsid w:val="00474090"/>
    <w:rsid w:val="00474CEB"/>
    <w:rsid w:val="00474F08"/>
    <w:rsid w:val="00476642"/>
    <w:rsid w:val="004773AC"/>
    <w:rsid w:val="004805EC"/>
    <w:rsid w:val="00481BB8"/>
    <w:rsid w:val="00481DD6"/>
    <w:rsid w:val="00482467"/>
    <w:rsid w:val="00483BBC"/>
    <w:rsid w:val="00484277"/>
    <w:rsid w:val="00484823"/>
    <w:rsid w:val="004854A5"/>
    <w:rsid w:val="00485A68"/>
    <w:rsid w:val="00485B95"/>
    <w:rsid w:val="00486087"/>
    <w:rsid w:val="00486508"/>
    <w:rsid w:val="004867DC"/>
    <w:rsid w:val="00490317"/>
    <w:rsid w:val="004903A4"/>
    <w:rsid w:val="00490782"/>
    <w:rsid w:val="00490E69"/>
    <w:rsid w:val="00490FF2"/>
    <w:rsid w:val="004911B9"/>
    <w:rsid w:val="00491651"/>
    <w:rsid w:val="00491866"/>
    <w:rsid w:val="00492DA1"/>
    <w:rsid w:val="00492DEB"/>
    <w:rsid w:val="00493889"/>
    <w:rsid w:val="00493B37"/>
    <w:rsid w:val="00493E0D"/>
    <w:rsid w:val="0049436D"/>
    <w:rsid w:val="00494A24"/>
    <w:rsid w:val="00494CDB"/>
    <w:rsid w:val="004968EA"/>
    <w:rsid w:val="004A0CDA"/>
    <w:rsid w:val="004A150B"/>
    <w:rsid w:val="004A16FC"/>
    <w:rsid w:val="004A1DB2"/>
    <w:rsid w:val="004A24AD"/>
    <w:rsid w:val="004A3267"/>
    <w:rsid w:val="004A32DB"/>
    <w:rsid w:val="004A6141"/>
    <w:rsid w:val="004A6343"/>
    <w:rsid w:val="004A7877"/>
    <w:rsid w:val="004B1008"/>
    <w:rsid w:val="004B1E46"/>
    <w:rsid w:val="004B2E35"/>
    <w:rsid w:val="004B3041"/>
    <w:rsid w:val="004B3239"/>
    <w:rsid w:val="004B3DFA"/>
    <w:rsid w:val="004B4079"/>
    <w:rsid w:val="004B4A66"/>
    <w:rsid w:val="004B504A"/>
    <w:rsid w:val="004B6B40"/>
    <w:rsid w:val="004B6E1C"/>
    <w:rsid w:val="004B762A"/>
    <w:rsid w:val="004B76B9"/>
    <w:rsid w:val="004B783F"/>
    <w:rsid w:val="004B7B69"/>
    <w:rsid w:val="004B7C1D"/>
    <w:rsid w:val="004C1F4A"/>
    <w:rsid w:val="004C331A"/>
    <w:rsid w:val="004C3A60"/>
    <w:rsid w:val="004C3C36"/>
    <w:rsid w:val="004C40BF"/>
    <w:rsid w:val="004C4663"/>
    <w:rsid w:val="004C5917"/>
    <w:rsid w:val="004C6989"/>
    <w:rsid w:val="004C7DE7"/>
    <w:rsid w:val="004D004B"/>
    <w:rsid w:val="004D072B"/>
    <w:rsid w:val="004D0979"/>
    <w:rsid w:val="004D2984"/>
    <w:rsid w:val="004D3FA9"/>
    <w:rsid w:val="004D59D8"/>
    <w:rsid w:val="004D6ED7"/>
    <w:rsid w:val="004E03FF"/>
    <w:rsid w:val="004E0B05"/>
    <w:rsid w:val="004E1E6F"/>
    <w:rsid w:val="004E2039"/>
    <w:rsid w:val="004E29BD"/>
    <w:rsid w:val="004E42A2"/>
    <w:rsid w:val="004E4C54"/>
    <w:rsid w:val="004E5094"/>
    <w:rsid w:val="004E52C1"/>
    <w:rsid w:val="004E5504"/>
    <w:rsid w:val="004E5BB6"/>
    <w:rsid w:val="004E61A1"/>
    <w:rsid w:val="004E65D9"/>
    <w:rsid w:val="004E6AE2"/>
    <w:rsid w:val="004E7334"/>
    <w:rsid w:val="004F01C9"/>
    <w:rsid w:val="004F0A2F"/>
    <w:rsid w:val="004F0E96"/>
    <w:rsid w:val="004F0F66"/>
    <w:rsid w:val="004F1080"/>
    <w:rsid w:val="004F13BA"/>
    <w:rsid w:val="004F1596"/>
    <w:rsid w:val="004F18D9"/>
    <w:rsid w:val="004F224F"/>
    <w:rsid w:val="004F2960"/>
    <w:rsid w:val="004F2FF3"/>
    <w:rsid w:val="004F3B34"/>
    <w:rsid w:val="004F3FA0"/>
    <w:rsid w:val="004F4C1C"/>
    <w:rsid w:val="004F594C"/>
    <w:rsid w:val="004F6B62"/>
    <w:rsid w:val="004F6BC5"/>
    <w:rsid w:val="004F7E81"/>
    <w:rsid w:val="00500C9A"/>
    <w:rsid w:val="00500D6E"/>
    <w:rsid w:val="00501186"/>
    <w:rsid w:val="00501D72"/>
    <w:rsid w:val="00501E88"/>
    <w:rsid w:val="00501FD7"/>
    <w:rsid w:val="005027C8"/>
    <w:rsid w:val="0050284A"/>
    <w:rsid w:val="00503F44"/>
    <w:rsid w:val="00504F39"/>
    <w:rsid w:val="005056DF"/>
    <w:rsid w:val="005059DE"/>
    <w:rsid w:val="00506B8E"/>
    <w:rsid w:val="00506C27"/>
    <w:rsid w:val="00507AAB"/>
    <w:rsid w:val="00507F6C"/>
    <w:rsid w:val="00510439"/>
    <w:rsid w:val="00510997"/>
    <w:rsid w:val="00511014"/>
    <w:rsid w:val="00511335"/>
    <w:rsid w:val="0051141C"/>
    <w:rsid w:val="00514C74"/>
    <w:rsid w:val="00514E0D"/>
    <w:rsid w:val="00515A2E"/>
    <w:rsid w:val="00515A5D"/>
    <w:rsid w:val="00515B51"/>
    <w:rsid w:val="00516F5F"/>
    <w:rsid w:val="00517A97"/>
    <w:rsid w:val="00520571"/>
    <w:rsid w:val="00520EDA"/>
    <w:rsid w:val="00521896"/>
    <w:rsid w:val="00522DE5"/>
    <w:rsid w:val="00524284"/>
    <w:rsid w:val="00524349"/>
    <w:rsid w:val="00525A02"/>
    <w:rsid w:val="00525C4B"/>
    <w:rsid w:val="00526F9C"/>
    <w:rsid w:val="0052746C"/>
    <w:rsid w:val="005300C4"/>
    <w:rsid w:val="00530624"/>
    <w:rsid w:val="00530A44"/>
    <w:rsid w:val="00530C8F"/>
    <w:rsid w:val="00531E0F"/>
    <w:rsid w:val="00531EAF"/>
    <w:rsid w:val="00532F9E"/>
    <w:rsid w:val="0053327F"/>
    <w:rsid w:val="00533323"/>
    <w:rsid w:val="00533E44"/>
    <w:rsid w:val="005340FA"/>
    <w:rsid w:val="00534634"/>
    <w:rsid w:val="00535250"/>
    <w:rsid w:val="005353BB"/>
    <w:rsid w:val="00535FD8"/>
    <w:rsid w:val="00537746"/>
    <w:rsid w:val="00537BD1"/>
    <w:rsid w:val="005400BB"/>
    <w:rsid w:val="005402C8"/>
    <w:rsid w:val="00540EE7"/>
    <w:rsid w:val="0054104C"/>
    <w:rsid w:val="0054191B"/>
    <w:rsid w:val="00541F30"/>
    <w:rsid w:val="005423D5"/>
    <w:rsid w:val="00542B33"/>
    <w:rsid w:val="0054435B"/>
    <w:rsid w:val="00544A4D"/>
    <w:rsid w:val="00545540"/>
    <w:rsid w:val="00545A6A"/>
    <w:rsid w:val="00546A2D"/>
    <w:rsid w:val="0055000A"/>
    <w:rsid w:val="00550FDB"/>
    <w:rsid w:val="00551FE1"/>
    <w:rsid w:val="0055256E"/>
    <w:rsid w:val="005527B1"/>
    <w:rsid w:val="00553968"/>
    <w:rsid w:val="00554856"/>
    <w:rsid w:val="00555050"/>
    <w:rsid w:val="0055524A"/>
    <w:rsid w:val="0055558E"/>
    <w:rsid w:val="00555CCD"/>
    <w:rsid w:val="0055702A"/>
    <w:rsid w:val="005576C0"/>
    <w:rsid w:val="0056003A"/>
    <w:rsid w:val="00560545"/>
    <w:rsid w:val="0056082C"/>
    <w:rsid w:val="00560E48"/>
    <w:rsid w:val="00561E0C"/>
    <w:rsid w:val="0056277B"/>
    <w:rsid w:val="00562F8A"/>
    <w:rsid w:val="00563D24"/>
    <w:rsid w:val="00563ECD"/>
    <w:rsid w:val="0056469A"/>
    <w:rsid w:val="00564939"/>
    <w:rsid w:val="005652AE"/>
    <w:rsid w:val="00565F23"/>
    <w:rsid w:val="00566146"/>
    <w:rsid w:val="0056647B"/>
    <w:rsid w:val="0056656E"/>
    <w:rsid w:val="0057077B"/>
    <w:rsid w:val="00570B32"/>
    <w:rsid w:val="005712D8"/>
    <w:rsid w:val="0057138D"/>
    <w:rsid w:val="00571C12"/>
    <w:rsid w:val="005726AA"/>
    <w:rsid w:val="00572D1D"/>
    <w:rsid w:val="005744D0"/>
    <w:rsid w:val="0057508B"/>
    <w:rsid w:val="005750DC"/>
    <w:rsid w:val="00575792"/>
    <w:rsid w:val="00576E35"/>
    <w:rsid w:val="0057728C"/>
    <w:rsid w:val="00580277"/>
    <w:rsid w:val="0058034E"/>
    <w:rsid w:val="005804F4"/>
    <w:rsid w:val="005809CE"/>
    <w:rsid w:val="005813F5"/>
    <w:rsid w:val="005813FE"/>
    <w:rsid w:val="00582A7F"/>
    <w:rsid w:val="00583DD3"/>
    <w:rsid w:val="00585685"/>
    <w:rsid w:val="0058647F"/>
    <w:rsid w:val="0058673B"/>
    <w:rsid w:val="00586B8A"/>
    <w:rsid w:val="0058703C"/>
    <w:rsid w:val="005871D4"/>
    <w:rsid w:val="005872F2"/>
    <w:rsid w:val="00587492"/>
    <w:rsid w:val="005904B1"/>
    <w:rsid w:val="00590E0F"/>
    <w:rsid w:val="0059464B"/>
    <w:rsid w:val="00595F8F"/>
    <w:rsid w:val="00596854"/>
    <w:rsid w:val="00596DC8"/>
    <w:rsid w:val="00597B87"/>
    <w:rsid w:val="005A0C65"/>
    <w:rsid w:val="005A0CC9"/>
    <w:rsid w:val="005A14D5"/>
    <w:rsid w:val="005A1787"/>
    <w:rsid w:val="005A1EA8"/>
    <w:rsid w:val="005A2C00"/>
    <w:rsid w:val="005A35F6"/>
    <w:rsid w:val="005A3891"/>
    <w:rsid w:val="005A3DAA"/>
    <w:rsid w:val="005A4262"/>
    <w:rsid w:val="005A5581"/>
    <w:rsid w:val="005A744B"/>
    <w:rsid w:val="005A7770"/>
    <w:rsid w:val="005B0164"/>
    <w:rsid w:val="005B0948"/>
    <w:rsid w:val="005B097D"/>
    <w:rsid w:val="005B1656"/>
    <w:rsid w:val="005B3DBD"/>
    <w:rsid w:val="005B488B"/>
    <w:rsid w:val="005B4CC5"/>
    <w:rsid w:val="005B58A0"/>
    <w:rsid w:val="005B59A1"/>
    <w:rsid w:val="005B6772"/>
    <w:rsid w:val="005B7565"/>
    <w:rsid w:val="005C03B1"/>
    <w:rsid w:val="005C0CAA"/>
    <w:rsid w:val="005C0ED9"/>
    <w:rsid w:val="005C11CB"/>
    <w:rsid w:val="005C3346"/>
    <w:rsid w:val="005C3BAF"/>
    <w:rsid w:val="005C452A"/>
    <w:rsid w:val="005C4604"/>
    <w:rsid w:val="005C4E8B"/>
    <w:rsid w:val="005C4F7C"/>
    <w:rsid w:val="005C6CE3"/>
    <w:rsid w:val="005C6FE2"/>
    <w:rsid w:val="005C7D5B"/>
    <w:rsid w:val="005D04CC"/>
    <w:rsid w:val="005D0E73"/>
    <w:rsid w:val="005D1DB2"/>
    <w:rsid w:val="005D2316"/>
    <w:rsid w:val="005D2457"/>
    <w:rsid w:val="005D2EF0"/>
    <w:rsid w:val="005D35A2"/>
    <w:rsid w:val="005D3AD4"/>
    <w:rsid w:val="005D3F0F"/>
    <w:rsid w:val="005D4F8A"/>
    <w:rsid w:val="005D539B"/>
    <w:rsid w:val="005D5428"/>
    <w:rsid w:val="005D55A4"/>
    <w:rsid w:val="005D5930"/>
    <w:rsid w:val="005D676F"/>
    <w:rsid w:val="005D6C99"/>
    <w:rsid w:val="005D7318"/>
    <w:rsid w:val="005D76A3"/>
    <w:rsid w:val="005E0627"/>
    <w:rsid w:val="005E0724"/>
    <w:rsid w:val="005E0DD5"/>
    <w:rsid w:val="005E2AFF"/>
    <w:rsid w:val="005E3FA9"/>
    <w:rsid w:val="005E4065"/>
    <w:rsid w:val="005E4A0E"/>
    <w:rsid w:val="005E5068"/>
    <w:rsid w:val="005E6880"/>
    <w:rsid w:val="005E778A"/>
    <w:rsid w:val="005E7BB6"/>
    <w:rsid w:val="005F016B"/>
    <w:rsid w:val="005F080E"/>
    <w:rsid w:val="005F0CED"/>
    <w:rsid w:val="005F17A8"/>
    <w:rsid w:val="005F1B11"/>
    <w:rsid w:val="005F1E12"/>
    <w:rsid w:val="005F2164"/>
    <w:rsid w:val="005F36B5"/>
    <w:rsid w:val="005F460B"/>
    <w:rsid w:val="005F4AEF"/>
    <w:rsid w:val="005F4B07"/>
    <w:rsid w:val="005F5D4F"/>
    <w:rsid w:val="005F689A"/>
    <w:rsid w:val="005F69D5"/>
    <w:rsid w:val="005F7646"/>
    <w:rsid w:val="0060065F"/>
    <w:rsid w:val="006013E1"/>
    <w:rsid w:val="006032BF"/>
    <w:rsid w:val="00603300"/>
    <w:rsid w:val="00603681"/>
    <w:rsid w:val="00603BA2"/>
    <w:rsid w:val="00603DC9"/>
    <w:rsid w:val="00604E07"/>
    <w:rsid w:val="00606B8E"/>
    <w:rsid w:val="00606E2F"/>
    <w:rsid w:val="00607DEE"/>
    <w:rsid w:val="0061093C"/>
    <w:rsid w:val="00611828"/>
    <w:rsid w:val="00611AD0"/>
    <w:rsid w:val="0061222F"/>
    <w:rsid w:val="00612942"/>
    <w:rsid w:val="00613278"/>
    <w:rsid w:val="006139D1"/>
    <w:rsid w:val="00613F09"/>
    <w:rsid w:val="00614CDD"/>
    <w:rsid w:val="00615473"/>
    <w:rsid w:val="00616960"/>
    <w:rsid w:val="006200E0"/>
    <w:rsid w:val="006205F5"/>
    <w:rsid w:val="006211E4"/>
    <w:rsid w:val="00622F23"/>
    <w:rsid w:val="00623D7C"/>
    <w:rsid w:val="00624B26"/>
    <w:rsid w:val="00624FFA"/>
    <w:rsid w:val="0062539A"/>
    <w:rsid w:val="00625A03"/>
    <w:rsid w:val="00625E45"/>
    <w:rsid w:val="0062682D"/>
    <w:rsid w:val="0062696D"/>
    <w:rsid w:val="0062730C"/>
    <w:rsid w:val="0062748C"/>
    <w:rsid w:val="006304A3"/>
    <w:rsid w:val="00630969"/>
    <w:rsid w:val="0063167F"/>
    <w:rsid w:val="0063173B"/>
    <w:rsid w:val="00632114"/>
    <w:rsid w:val="006324DE"/>
    <w:rsid w:val="00632AC3"/>
    <w:rsid w:val="00633A08"/>
    <w:rsid w:val="0063495A"/>
    <w:rsid w:val="00635322"/>
    <w:rsid w:val="0063575D"/>
    <w:rsid w:val="00635D52"/>
    <w:rsid w:val="006362D2"/>
    <w:rsid w:val="00637EA4"/>
    <w:rsid w:val="00640A41"/>
    <w:rsid w:val="00641AE4"/>
    <w:rsid w:val="0064228F"/>
    <w:rsid w:val="006425A0"/>
    <w:rsid w:val="00642D74"/>
    <w:rsid w:val="0064304D"/>
    <w:rsid w:val="006434CB"/>
    <w:rsid w:val="00644468"/>
    <w:rsid w:val="00644832"/>
    <w:rsid w:val="006457B6"/>
    <w:rsid w:val="00646363"/>
    <w:rsid w:val="00646ABE"/>
    <w:rsid w:val="00646DEC"/>
    <w:rsid w:val="00647BFE"/>
    <w:rsid w:val="00647F2F"/>
    <w:rsid w:val="006506BC"/>
    <w:rsid w:val="00650C4D"/>
    <w:rsid w:val="00651669"/>
    <w:rsid w:val="00652197"/>
    <w:rsid w:val="006522BA"/>
    <w:rsid w:val="00652E10"/>
    <w:rsid w:val="00653AC1"/>
    <w:rsid w:val="0065571D"/>
    <w:rsid w:val="00656765"/>
    <w:rsid w:val="00656DF5"/>
    <w:rsid w:val="006574F4"/>
    <w:rsid w:val="00657E91"/>
    <w:rsid w:val="006605C1"/>
    <w:rsid w:val="00661A10"/>
    <w:rsid w:val="00661AF7"/>
    <w:rsid w:val="00661B1B"/>
    <w:rsid w:val="00661D77"/>
    <w:rsid w:val="0066246B"/>
    <w:rsid w:val="00662A93"/>
    <w:rsid w:val="006636EB"/>
    <w:rsid w:val="006645FA"/>
    <w:rsid w:val="006648FC"/>
    <w:rsid w:val="00664984"/>
    <w:rsid w:val="00664C01"/>
    <w:rsid w:val="006651EE"/>
    <w:rsid w:val="0066522B"/>
    <w:rsid w:val="0066545B"/>
    <w:rsid w:val="00665945"/>
    <w:rsid w:val="00665AB8"/>
    <w:rsid w:val="006665A7"/>
    <w:rsid w:val="006666E8"/>
    <w:rsid w:val="006668FF"/>
    <w:rsid w:val="00667928"/>
    <w:rsid w:val="0067030C"/>
    <w:rsid w:val="00670330"/>
    <w:rsid w:val="00670663"/>
    <w:rsid w:val="0067114B"/>
    <w:rsid w:val="00671D89"/>
    <w:rsid w:val="0067282A"/>
    <w:rsid w:val="00674E44"/>
    <w:rsid w:val="0067561B"/>
    <w:rsid w:val="006757E4"/>
    <w:rsid w:val="00676A8F"/>
    <w:rsid w:val="006814BE"/>
    <w:rsid w:val="00681BC4"/>
    <w:rsid w:val="00681C77"/>
    <w:rsid w:val="006824BD"/>
    <w:rsid w:val="00682827"/>
    <w:rsid w:val="006828D9"/>
    <w:rsid w:val="00683A32"/>
    <w:rsid w:val="00684393"/>
    <w:rsid w:val="006847B1"/>
    <w:rsid w:val="00684C36"/>
    <w:rsid w:val="006856CB"/>
    <w:rsid w:val="00685B4B"/>
    <w:rsid w:val="00685B9D"/>
    <w:rsid w:val="00690DB8"/>
    <w:rsid w:val="006919FB"/>
    <w:rsid w:val="00691EBE"/>
    <w:rsid w:val="00691FDD"/>
    <w:rsid w:val="00692B9C"/>
    <w:rsid w:val="00693159"/>
    <w:rsid w:val="00693528"/>
    <w:rsid w:val="00693BC0"/>
    <w:rsid w:val="00694283"/>
    <w:rsid w:val="00696C1F"/>
    <w:rsid w:val="0069745E"/>
    <w:rsid w:val="00697EC2"/>
    <w:rsid w:val="006A0F0D"/>
    <w:rsid w:val="006A1840"/>
    <w:rsid w:val="006A1B89"/>
    <w:rsid w:val="006A1C9D"/>
    <w:rsid w:val="006A2198"/>
    <w:rsid w:val="006A2793"/>
    <w:rsid w:val="006A3A34"/>
    <w:rsid w:val="006A3BC6"/>
    <w:rsid w:val="006A4D12"/>
    <w:rsid w:val="006A4E4E"/>
    <w:rsid w:val="006A5349"/>
    <w:rsid w:val="006A5828"/>
    <w:rsid w:val="006A590A"/>
    <w:rsid w:val="006A65BB"/>
    <w:rsid w:val="006B0F1A"/>
    <w:rsid w:val="006B121D"/>
    <w:rsid w:val="006B1546"/>
    <w:rsid w:val="006B158F"/>
    <w:rsid w:val="006B18AE"/>
    <w:rsid w:val="006B2245"/>
    <w:rsid w:val="006B28E9"/>
    <w:rsid w:val="006B2BA3"/>
    <w:rsid w:val="006B483B"/>
    <w:rsid w:val="006B62BB"/>
    <w:rsid w:val="006B7974"/>
    <w:rsid w:val="006B7A9A"/>
    <w:rsid w:val="006C009A"/>
    <w:rsid w:val="006C03BE"/>
    <w:rsid w:val="006C136F"/>
    <w:rsid w:val="006C273D"/>
    <w:rsid w:val="006C3691"/>
    <w:rsid w:val="006C3B18"/>
    <w:rsid w:val="006C3B64"/>
    <w:rsid w:val="006C441E"/>
    <w:rsid w:val="006C45E5"/>
    <w:rsid w:val="006C4D3B"/>
    <w:rsid w:val="006C4F13"/>
    <w:rsid w:val="006C5537"/>
    <w:rsid w:val="006C5C39"/>
    <w:rsid w:val="006C5F03"/>
    <w:rsid w:val="006C60A5"/>
    <w:rsid w:val="006C63DD"/>
    <w:rsid w:val="006C6411"/>
    <w:rsid w:val="006C6FFE"/>
    <w:rsid w:val="006C717C"/>
    <w:rsid w:val="006C75A3"/>
    <w:rsid w:val="006C7D8D"/>
    <w:rsid w:val="006D01DC"/>
    <w:rsid w:val="006D2981"/>
    <w:rsid w:val="006D2AF0"/>
    <w:rsid w:val="006D2C50"/>
    <w:rsid w:val="006D3A12"/>
    <w:rsid w:val="006D3F10"/>
    <w:rsid w:val="006D4FA8"/>
    <w:rsid w:val="006D5A90"/>
    <w:rsid w:val="006D6009"/>
    <w:rsid w:val="006D6A4D"/>
    <w:rsid w:val="006E0842"/>
    <w:rsid w:val="006E1A55"/>
    <w:rsid w:val="006E2521"/>
    <w:rsid w:val="006E2AB3"/>
    <w:rsid w:val="006E2B8F"/>
    <w:rsid w:val="006E3780"/>
    <w:rsid w:val="006E3785"/>
    <w:rsid w:val="006E3AE4"/>
    <w:rsid w:val="006E56BA"/>
    <w:rsid w:val="006E6964"/>
    <w:rsid w:val="006E7235"/>
    <w:rsid w:val="006E7917"/>
    <w:rsid w:val="006F05D2"/>
    <w:rsid w:val="006F1144"/>
    <w:rsid w:val="006F1463"/>
    <w:rsid w:val="006F19D3"/>
    <w:rsid w:val="006F3204"/>
    <w:rsid w:val="006F41BD"/>
    <w:rsid w:val="006F4841"/>
    <w:rsid w:val="006F566D"/>
    <w:rsid w:val="006F5769"/>
    <w:rsid w:val="006F5A6E"/>
    <w:rsid w:val="006F6B74"/>
    <w:rsid w:val="006F6F49"/>
    <w:rsid w:val="006F70B6"/>
    <w:rsid w:val="006F732A"/>
    <w:rsid w:val="006F7686"/>
    <w:rsid w:val="006F785A"/>
    <w:rsid w:val="006F7AFB"/>
    <w:rsid w:val="00700A67"/>
    <w:rsid w:val="00700FB9"/>
    <w:rsid w:val="0070188A"/>
    <w:rsid w:val="007018C4"/>
    <w:rsid w:val="00701C35"/>
    <w:rsid w:val="00701C9D"/>
    <w:rsid w:val="00702507"/>
    <w:rsid w:val="00703992"/>
    <w:rsid w:val="00703CFF"/>
    <w:rsid w:val="007043C3"/>
    <w:rsid w:val="007044E8"/>
    <w:rsid w:val="0070584D"/>
    <w:rsid w:val="00705963"/>
    <w:rsid w:val="00705C20"/>
    <w:rsid w:val="00707123"/>
    <w:rsid w:val="00707947"/>
    <w:rsid w:val="00707AD8"/>
    <w:rsid w:val="00707D1B"/>
    <w:rsid w:val="00711C90"/>
    <w:rsid w:val="00711DE2"/>
    <w:rsid w:val="00711E12"/>
    <w:rsid w:val="00712F77"/>
    <w:rsid w:val="0071416D"/>
    <w:rsid w:val="00714EEA"/>
    <w:rsid w:val="0071537E"/>
    <w:rsid w:val="00715384"/>
    <w:rsid w:val="0071710D"/>
    <w:rsid w:val="00717827"/>
    <w:rsid w:val="007201DD"/>
    <w:rsid w:val="00721601"/>
    <w:rsid w:val="00723A4F"/>
    <w:rsid w:val="00723D1F"/>
    <w:rsid w:val="0072462C"/>
    <w:rsid w:val="00724E4E"/>
    <w:rsid w:val="0072584C"/>
    <w:rsid w:val="007265E7"/>
    <w:rsid w:val="0072748C"/>
    <w:rsid w:val="0072770D"/>
    <w:rsid w:val="00727E9F"/>
    <w:rsid w:val="00730CAF"/>
    <w:rsid w:val="007313DC"/>
    <w:rsid w:val="00732C08"/>
    <w:rsid w:val="00733376"/>
    <w:rsid w:val="0073528B"/>
    <w:rsid w:val="00735580"/>
    <w:rsid w:val="00735E15"/>
    <w:rsid w:val="0073665E"/>
    <w:rsid w:val="00736F58"/>
    <w:rsid w:val="00737195"/>
    <w:rsid w:val="00740600"/>
    <w:rsid w:val="00740A08"/>
    <w:rsid w:val="00740F99"/>
    <w:rsid w:val="007417B8"/>
    <w:rsid w:val="00741A06"/>
    <w:rsid w:val="007426C8"/>
    <w:rsid w:val="00743A4B"/>
    <w:rsid w:val="00744BE7"/>
    <w:rsid w:val="00744C91"/>
    <w:rsid w:val="007459FE"/>
    <w:rsid w:val="007468E5"/>
    <w:rsid w:val="0074692C"/>
    <w:rsid w:val="007472F8"/>
    <w:rsid w:val="00750A3D"/>
    <w:rsid w:val="00751D8C"/>
    <w:rsid w:val="00752770"/>
    <w:rsid w:val="00752AEA"/>
    <w:rsid w:val="007539EF"/>
    <w:rsid w:val="00753DEE"/>
    <w:rsid w:val="00755037"/>
    <w:rsid w:val="00755371"/>
    <w:rsid w:val="0075597D"/>
    <w:rsid w:val="007564E8"/>
    <w:rsid w:val="00756725"/>
    <w:rsid w:val="00756E66"/>
    <w:rsid w:val="00760415"/>
    <w:rsid w:val="00760B19"/>
    <w:rsid w:val="007612AA"/>
    <w:rsid w:val="007614AA"/>
    <w:rsid w:val="00762C7B"/>
    <w:rsid w:val="00763D31"/>
    <w:rsid w:val="00764058"/>
    <w:rsid w:val="00764210"/>
    <w:rsid w:val="00764DF0"/>
    <w:rsid w:val="00765734"/>
    <w:rsid w:val="007660D8"/>
    <w:rsid w:val="007663AE"/>
    <w:rsid w:val="00766ACF"/>
    <w:rsid w:val="007670E1"/>
    <w:rsid w:val="007676E6"/>
    <w:rsid w:val="00767FF0"/>
    <w:rsid w:val="007713EE"/>
    <w:rsid w:val="007726DC"/>
    <w:rsid w:val="00772DE4"/>
    <w:rsid w:val="00773A2E"/>
    <w:rsid w:val="00773BB9"/>
    <w:rsid w:val="00774860"/>
    <w:rsid w:val="00774FEE"/>
    <w:rsid w:val="0077507E"/>
    <w:rsid w:val="00775530"/>
    <w:rsid w:val="00776760"/>
    <w:rsid w:val="00776E9E"/>
    <w:rsid w:val="0077750B"/>
    <w:rsid w:val="00777709"/>
    <w:rsid w:val="0077793C"/>
    <w:rsid w:val="00781AB9"/>
    <w:rsid w:val="00781E87"/>
    <w:rsid w:val="00782888"/>
    <w:rsid w:val="00782FE5"/>
    <w:rsid w:val="007830A1"/>
    <w:rsid w:val="00783163"/>
    <w:rsid w:val="00783218"/>
    <w:rsid w:val="007833C3"/>
    <w:rsid w:val="007845E8"/>
    <w:rsid w:val="00784A10"/>
    <w:rsid w:val="00784C78"/>
    <w:rsid w:val="00785BEB"/>
    <w:rsid w:val="0078638C"/>
    <w:rsid w:val="007909B4"/>
    <w:rsid w:val="00790C42"/>
    <w:rsid w:val="00790D57"/>
    <w:rsid w:val="007916FE"/>
    <w:rsid w:val="00791EEC"/>
    <w:rsid w:val="00792CB7"/>
    <w:rsid w:val="00793E73"/>
    <w:rsid w:val="00795410"/>
    <w:rsid w:val="007962FC"/>
    <w:rsid w:val="00797B90"/>
    <w:rsid w:val="007A0242"/>
    <w:rsid w:val="007A053E"/>
    <w:rsid w:val="007A246B"/>
    <w:rsid w:val="007A2DA3"/>
    <w:rsid w:val="007A2E15"/>
    <w:rsid w:val="007A2FF0"/>
    <w:rsid w:val="007A341D"/>
    <w:rsid w:val="007A3898"/>
    <w:rsid w:val="007A4129"/>
    <w:rsid w:val="007A4869"/>
    <w:rsid w:val="007A4EEC"/>
    <w:rsid w:val="007B0A53"/>
    <w:rsid w:val="007B0B48"/>
    <w:rsid w:val="007B0D4C"/>
    <w:rsid w:val="007B0F10"/>
    <w:rsid w:val="007B135D"/>
    <w:rsid w:val="007B2494"/>
    <w:rsid w:val="007B2D09"/>
    <w:rsid w:val="007B319D"/>
    <w:rsid w:val="007B4B02"/>
    <w:rsid w:val="007B4B39"/>
    <w:rsid w:val="007B573B"/>
    <w:rsid w:val="007B5B36"/>
    <w:rsid w:val="007B5DC7"/>
    <w:rsid w:val="007B60DA"/>
    <w:rsid w:val="007B78E2"/>
    <w:rsid w:val="007B7AE6"/>
    <w:rsid w:val="007B7CF5"/>
    <w:rsid w:val="007C0BA5"/>
    <w:rsid w:val="007C1085"/>
    <w:rsid w:val="007C1B7A"/>
    <w:rsid w:val="007C2517"/>
    <w:rsid w:val="007C30A4"/>
    <w:rsid w:val="007C30A9"/>
    <w:rsid w:val="007C3A51"/>
    <w:rsid w:val="007C3C68"/>
    <w:rsid w:val="007C49CE"/>
    <w:rsid w:val="007C4FEF"/>
    <w:rsid w:val="007C6EC7"/>
    <w:rsid w:val="007C72E4"/>
    <w:rsid w:val="007D0312"/>
    <w:rsid w:val="007D057E"/>
    <w:rsid w:val="007D0734"/>
    <w:rsid w:val="007D0C7B"/>
    <w:rsid w:val="007D0D3E"/>
    <w:rsid w:val="007D1566"/>
    <w:rsid w:val="007D15D9"/>
    <w:rsid w:val="007D24C4"/>
    <w:rsid w:val="007D299A"/>
    <w:rsid w:val="007D3491"/>
    <w:rsid w:val="007D4095"/>
    <w:rsid w:val="007D4160"/>
    <w:rsid w:val="007D7142"/>
    <w:rsid w:val="007D78CD"/>
    <w:rsid w:val="007D7A35"/>
    <w:rsid w:val="007E0A6F"/>
    <w:rsid w:val="007E0F94"/>
    <w:rsid w:val="007E0FF7"/>
    <w:rsid w:val="007E413F"/>
    <w:rsid w:val="007E44BF"/>
    <w:rsid w:val="007E5721"/>
    <w:rsid w:val="007E5D34"/>
    <w:rsid w:val="007E7D5F"/>
    <w:rsid w:val="007F0663"/>
    <w:rsid w:val="007F13BD"/>
    <w:rsid w:val="007F18DF"/>
    <w:rsid w:val="007F2A6F"/>
    <w:rsid w:val="007F2D10"/>
    <w:rsid w:val="007F3365"/>
    <w:rsid w:val="007F376E"/>
    <w:rsid w:val="007F41C2"/>
    <w:rsid w:val="007F4ADF"/>
    <w:rsid w:val="007F4B45"/>
    <w:rsid w:val="007F525C"/>
    <w:rsid w:val="007F6384"/>
    <w:rsid w:val="007F6996"/>
    <w:rsid w:val="007F6C09"/>
    <w:rsid w:val="007F7B37"/>
    <w:rsid w:val="008008B3"/>
    <w:rsid w:val="0080189E"/>
    <w:rsid w:val="008021F2"/>
    <w:rsid w:val="00802791"/>
    <w:rsid w:val="00802851"/>
    <w:rsid w:val="0080381C"/>
    <w:rsid w:val="00803E69"/>
    <w:rsid w:val="00806264"/>
    <w:rsid w:val="0080690E"/>
    <w:rsid w:val="00806F32"/>
    <w:rsid w:val="00807570"/>
    <w:rsid w:val="008079C0"/>
    <w:rsid w:val="00807CAA"/>
    <w:rsid w:val="00807FFD"/>
    <w:rsid w:val="0081063F"/>
    <w:rsid w:val="0081116F"/>
    <w:rsid w:val="00811FEB"/>
    <w:rsid w:val="00812100"/>
    <w:rsid w:val="008121A7"/>
    <w:rsid w:val="00812F2C"/>
    <w:rsid w:val="00813AD4"/>
    <w:rsid w:val="00813D70"/>
    <w:rsid w:val="008147F7"/>
    <w:rsid w:val="00814F05"/>
    <w:rsid w:val="00815AE4"/>
    <w:rsid w:val="00815D5A"/>
    <w:rsid w:val="00815F1B"/>
    <w:rsid w:val="00817B72"/>
    <w:rsid w:val="00820E30"/>
    <w:rsid w:val="00820E31"/>
    <w:rsid w:val="008216FC"/>
    <w:rsid w:val="00821D7C"/>
    <w:rsid w:val="00822EC9"/>
    <w:rsid w:val="0082302D"/>
    <w:rsid w:val="00823309"/>
    <w:rsid w:val="00823399"/>
    <w:rsid w:val="00823926"/>
    <w:rsid w:val="00825751"/>
    <w:rsid w:val="0082604F"/>
    <w:rsid w:val="0082639E"/>
    <w:rsid w:val="00826C7F"/>
    <w:rsid w:val="008304E6"/>
    <w:rsid w:val="0083067B"/>
    <w:rsid w:val="00830E7F"/>
    <w:rsid w:val="0083141B"/>
    <w:rsid w:val="00831772"/>
    <w:rsid w:val="00832682"/>
    <w:rsid w:val="008333F2"/>
    <w:rsid w:val="008335B4"/>
    <w:rsid w:val="00834F62"/>
    <w:rsid w:val="008353B0"/>
    <w:rsid w:val="008367F3"/>
    <w:rsid w:val="00837355"/>
    <w:rsid w:val="008404CB"/>
    <w:rsid w:val="00841168"/>
    <w:rsid w:val="0084229E"/>
    <w:rsid w:val="008422F0"/>
    <w:rsid w:val="00844A5B"/>
    <w:rsid w:val="008452E8"/>
    <w:rsid w:val="00846266"/>
    <w:rsid w:val="008464B6"/>
    <w:rsid w:val="0084662D"/>
    <w:rsid w:val="008471B5"/>
    <w:rsid w:val="008478B3"/>
    <w:rsid w:val="00850328"/>
    <w:rsid w:val="00851435"/>
    <w:rsid w:val="00851F61"/>
    <w:rsid w:val="0085216B"/>
    <w:rsid w:val="0085240E"/>
    <w:rsid w:val="0085308A"/>
    <w:rsid w:val="00853A8C"/>
    <w:rsid w:val="00854DBF"/>
    <w:rsid w:val="00854DE5"/>
    <w:rsid w:val="00854F15"/>
    <w:rsid w:val="0085506C"/>
    <w:rsid w:val="008574C4"/>
    <w:rsid w:val="008603DC"/>
    <w:rsid w:val="00860A8D"/>
    <w:rsid w:val="00861126"/>
    <w:rsid w:val="00861C55"/>
    <w:rsid w:val="00863E60"/>
    <w:rsid w:val="00863E85"/>
    <w:rsid w:val="00864737"/>
    <w:rsid w:val="00864B8B"/>
    <w:rsid w:val="0086516C"/>
    <w:rsid w:val="00866340"/>
    <w:rsid w:val="00867093"/>
    <w:rsid w:val="00867DD8"/>
    <w:rsid w:val="008702D5"/>
    <w:rsid w:val="00870AD4"/>
    <w:rsid w:val="0087118A"/>
    <w:rsid w:val="008719C3"/>
    <w:rsid w:val="00871A7B"/>
    <w:rsid w:val="00872009"/>
    <w:rsid w:val="00872F7B"/>
    <w:rsid w:val="00873192"/>
    <w:rsid w:val="00873B8A"/>
    <w:rsid w:val="008750C2"/>
    <w:rsid w:val="00875D7B"/>
    <w:rsid w:val="008769B7"/>
    <w:rsid w:val="008774D0"/>
    <w:rsid w:val="00877A27"/>
    <w:rsid w:val="00877B6F"/>
    <w:rsid w:val="008804B5"/>
    <w:rsid w:val="00880F7D"/>
    <w:rsid w:val="0088248C"/>
    <w:rsid w:val="008825C1"/>
    <w:rsid w:val="0088264D"/>
    <w:rsid w:val="00882953"/>
    <w:rsid w:val="008831B5"/>
    <w:rsid w:val="00883E43"/>
    <w:rsid w:val="00886053"/>
    <w:rsid w:val="008862BC"/>
    <w:rsid w:val="00886534"/>
    <w:rsid w:val="008873DE"/>
    <w:rsid w:val="008875CC"/>
    <w:rsid w:val="008879A4"/>
    <w:rsid w:val="0089032A"/>
    <w:rsid w:val="0089091A"/>
    <w:rsid w:val="008910AC"/>
    <w:rsid w:val="008914D1"/>
    <w:rsid w:val="008923F3"/>
    <w:rsid w:val="00892C07"/>
    <w:rsid w:val="00892C8B"/>
    <w:rsid w:val="00892DBC"/>
    <w:rsid w:val="0089325C"/>
    <w:rsid w:val="00893E06"/>
    <w:rsid w:val="00894103"/>
    <w:rsid w:val="00894735"/>
    <w:rsid w:val="00895B42"/>
    <w:rsid w:val="008968F1"/>
    <w:rsid w:val="00897D46"/>
    <w:rsid w:val="008A0428"/>
    <w:rsid w:val="008A123B"/>
    <w:rsid w:val="008A1FB8"/>
    <w:rsid w:val="008A252E"/>
    <w:rsid w:val="008A2A00"/>
    <w:rsid w:val="008A52FC"/>
    <w:rsid w:val="008A56A1"/>
    <w:rsid w:val="008A5A22"/>
    <w:rsid w:val="008A5F1A"/>
    <w:rsid w:val="008A6E18"/>
    <w:rsid w:val="008A700B"/>
    <w:rsid w:val="008A7BE4"/>
    <w:rsid w:val="008B13D7"/>
    <w:rsid w:val="008B25CC"/>
    <w:rsid w:val="008B3852"/>
    <w:rsid w:val="008B49DF"/>
    <w:rsid w:val="008B5332"/>
    <w:rsid w:val="008B71E3"/>
    <w:rsid w:val="008C069A"/>
    <w:rsid w:val="008C0EA3"/>
    <w:rsid w:val="008C1AFA"/>
    <w:rsid w:val="008C2935"/>
    <w:rsid w:val="008C32E9"/>
    <w:rsid w:val="008C40F9"/>
    <w:rsid w:val="008C55B5"/>
    <w:rsid w:val="008C5E47"/>
    <w:rsid w:val="008C6407"/>
    <w:rsid w:val="008C7008"/>
    <w:rsid w:val="008C7CBC"/>
    <w:rsid w:val="008D0269"/>
    <w:rsid w:val="008D1777"/>
    <w:rsid w:val="008D183E"/>
    <w:rsid w:val="008D1ACE"/>
    <w:rsid w:val="008D1E8A"/>
    <w:rsid w:val="008D26D8"/>
    <w:rsid w:val="008D2F1A"/>
    <w:rsid w:val="008D32CA"/>
    <w:rsid w:val="008D3493"/>
    <w:rsid w:val="008D3534"/>
    <w:rsid w:val="008D53FD"/>
    <w:rsid w:val="008D5598"/>
    <w:rsid w:val="008D5C32"/>
    <w:rsid w:val="008D6C89"/>
    <w:rsid w:val="008D6E64"/>
    <w:rsid w:val="008D721B"/>
    <w:rsid w:val="008D755A"/>
    <w:rsid w:val="008D7960"/>
    <w:rsid w:val="008E015B"/>
    <w:rsid w:val="008E0CFC"/>
    <w:rsid w:val="008E1084"/>
    <w:rsid w:val="008E1682"/>
    <w:rsid w:val="008E1FD4"/>
    <w:rsid w:val="008E2501"/>
    <w:rsid w:val="008E3251"/>
    <w:rsid w:val="008E3263"/>
    <w:rsid w:val="008E3CB6"/>
    <w:rsid w:val="008E4691"/>
    <w:rsid w:val="008E4ECF"/>
    <w:rsid w:val="008E51FC"/>
    <w:rsid w:val="008E53B4"/>
    <w:rsid w:val="008E6AA4"/>
    <w:rsid w:val="008F0B46"/>
    <w:rsid w:val="008F0C6F"/>
    <w:rsid w:val="008F1066"/>
    <w:rsid w:val="008F12CF"/>
    <w:rsid w:val="008F29A8"/>
    <w:rsid w:val="008F308F"/>
    <w:rsid w:val="008F37F3"/>
    <w:rsid w:val="008F41E1"/>
    <w:rsid w:val="008F45AA"/>
    <w:rsid w:val="008F5FB3"/>
    <w:rsid w:val="008F6085"/>
    <w:rsid w:val="008F69C1"/>
    <w:rsid w:val="008F6D5E"/>
    <w:rsid w:val="008F7FB7"/>
    <w:rsid w:val="0090069A"/>
    <w:rsid w:val="00900911"/>
    <w:rsid w:val="00900B51"/>
    <w:rsid w:val="00901371"/>
    <w:rsid w:val="00901757"/>
    <w:rsid w:val="00901D45"/>
    <w:rsid w:val="00901E0E"/>
    <w:rsid w:val="0090274A"/>
    <w:rsid w:val="00902E36"/>
    <w:rsid w:val="009032CC"/>
    <w:rsid w:val="009033D5"/>
    <w:rsid w:val="00903443"/>
    <w:rsid w:val="009042E1"/>
    <w:rsid w:val="00904669"/>
    <w:rsid w:val="00905075"/>
    <w:rsid w:val="00905BA8"/>
    <w:rsid w:val="00905E49"/>
    <w:rsid w:val="00906214"/>
    <w:rsid w:val="00906411"/>
    <w:rsid w:val="009064EA"/>
    <w:rsid w:val="009066D1"/>
    <w:rsid w:val="009069DA"/>
    <w:rsid w:val="009079A0"/>
    <w:rsid w:val="009105F2"/>
    <w:rsid w:val="00910674"/>
    <w:rsid w:val="0091159B"/>
    <w:rsid w:val="00911961"/>
    <w:rsid w:val="00914E00"/>
    <w:rsid w:val="00915664"/>
    <w:rsid w:val="00915C2D"/>
    <w:rsid w:val="009164F9"/>
    <w:rsid w:val="009173ED"/>
    <w:rsid w:val="00917A20"/>
    <w:rsid w:val="00917D66"/>
    <w:rsid w:val="00917E82"/>
    <w:rsid w:val="0092101D"/>
    <w:rsid w:val="009213FA"/>
    <w:rsid w:val="0092195B"/>
    <w:rsid w:val="0092258F"/>
    <w:rsid w:val="00922E1B"/>
    <w:rsid w:val="0092398D"/>
    <w:rsid w:val="00924103"/>
    <w:rsid w:val="00924667"/>
    <w:rsid w:val="0092652D"/>
    <w:rsid w:val="009269D1"/>
    <w:rsid w:val="00926F88"/>
    <w:rsid w:val="00927EAD"/>
    <w:rsid w:val="00931916"/>
    <w:rsid w:val="00931DE9"/>
    <w:rsid w:val="00932C04"/>
    <w:rsid w:val="0093382A"/>
    <w:rsid w:val="009345F2"/>
    <w:rsid w:val="00934630"/>
    <w:rsid w:val="00934F2D"/>
    <w:rsid w:val="00935047"/>
    <w:rsid w:val="00935309"/>
    <w:rsid w:val="00935C21"/>
    <w:rsid w:val="00936A35"/>
    <w:rsid w:val="00936EEE"/>
    <w:rsid w:val="009379EB"/>
    <w:rsid w:val="00940B83"/>
    <w:rsid w:val="0094101A"/>
    <w:rsid w:val="00941583"/>
    <w:rsid w:val="00941783"/>
    <w:rsid w:val="009420CF"/>
    <w:rsid w:val="0094269D"/>
    <w:rsid w:val="009426B2"/>
    <w:rsid w:val="00942CD9"/>
    <w:rsid w:val="0094338F"/>
    <w:rsid w:val="009453C6"/>
    <w:rsid w:val="00945C78"/>
    <w:rsid w:val="00945C8E"/>
    <w:rsid w:val="00945CF6"/>
    <w:rsid w:val="00945E6C"/>
    <w:rsid w:val="009460C8"/>
    <w:rsid w:val="00946AD9"/>
    <w:rsid w:val="00946E0D"/>
    <w:rsid w:val="009476B8"/>
    <w:rsid w:val="00952A15"/>
    <w:rsid w:val="00952DB8"/>
    <w:rsid w:val="00953097"/>
    <w:rsid w:val="0095350F"/>
    <w:rsid w:val="00953E4E"/>
    <w:rsid w:val="00954107"/>
    <w:rsid w:val="00954455"/>
    <w:rsid w:val="0095459C"/>
    <w:rsid w:val="009554A4"/>
    <w:rsid w:val="00956228"/>
    <w:rsid w:val="00956F1D"/>
    <w:rsid w:val="009573CE"/>
    <w:rsid w:val="0096080B"/>
    <w:rsid w:val="00960C80"/>
    <w:rsid w:val="00960E09"/>
    <w:rsid w:val="00960E72"/>
    <w:rsid w:val="00960EC7"/>
    <w:rsid w:val="00961268"/>
    <w:rsid w:val="00961C60"/>
    <w:rsid w:val="009628EA"/>
    <w:rsid w:val="00962C76"/>
    <w:rsid w:val="00963B5E"/>
    <w:rsid w:val="00963DEC"/>
    <w:rsid w:val="00964EC7"/>
    <w:rsid w:val="00964FAD"/>
    <w:rsid w:val="009673CD"/>
    <w:rsid w:val="00967B0E"/>
    <w:rsid w:val="00970FC3"/>
    <w:rsid w:val="009715F2"/>
    <w:rsid w:val="00971E21"/>
    <w:rsid w:val="00971EC9"/>
    <w:rsid w:val="009725EA"/>
    <w:rsid w:val="00973C80"/>
    <w:rsid w:val="0097404A"/>
    <w:rsid w:val="009748A1"/>
    <w:rsid w:val="00974A67"/>
    <w:rsid w:val="00975443"/>
    <w:rsid w:val="00975707"/>
    <w:rsid w:val="00975D42"/>
    <w:rsid w:val="009761C1"/>
    <w:rsid w:val="009762BA"/>
    <w:rsid w:val="00980FF0"/>
    <w:rsid w:val="0098140B"/>
    <w:rsid w:val="009816A2"/>
    <w:rsid w:val="009817F1"/>
    <w:rsid w:val="00981A1B"/>
    <w:rsid w:val="009830DC"/>
    <w:rsid w:val="009837BD"/>
    <w:rsid w:val="009841B9"/>
    <w:rsid w:val="00984F5E"/>
    <w:rsid w:val="009850E2"/>
    <w:rsid w:val="0098520A"/>
    <w:rsid w:val="00986067"/>
    <w:rsid w:val="009868BE"/>
    <w:rsid w:val="00987130"/>
    <w:rsid w:val="009900B5"/>
    <w:rsid w:val="009907B3"/>
    <w:rsid w:val="00991519"/>
    <w:rsid w:val="009933E7"/>
    <w:rsid w:val="00994C91"/>
    <w:rsid w:val="00994F19"/>
    <w:rsid w:val="00996180"/>
    <w:rsid w:val="009964B8"/>
    <w:rsid w:val="00996728"/>
    <w:rsid w:val="009969BD"/>
    <w:rsid w:val="00997020"/>
    <w:rsid w:val="009971D6"/>
    <w:rsid w:val="00997A95"/>
    <w:rsid w:val="00997C60"/>
    <w:rsid w:val="009A00A0"/>
    <w:rsid w:val="009A091C"/>
    <w:rsid w:val="009A1612"/>
    <w:rsid w:val="009A1DBC"/>
    <w:rsid w:val="009A2EF7"/>
    <w:rsid w:val="009A3221"/>
    <w:rsid w:val="009A3320"/>
    <w:rsid w:val="009A3481"/>
    <w:rsid w:val="009A4FD0"/>
    <w:rsid w:val="009A6DBA"/>
    <w:rsid w:val="009A7006"/>
    <w:rsid w:val="009B0592"/>
    <w:rsid w:val="009B1774"/>
    <w:rsid w:val="009B3BA8"/>
    <w:rsid w:val="009B3C45"/>
    <w:rsid w:val="009B411F"/>
    <w:rsid w:val="009B4E5A"/>
    <w:rsid w:val="009B592D"/>
    <w:rsid w:val="009B5C71"/>
    <w:rsid w:val="009B5ED1"/>
    <w:rsid w:val="009B6B0B"/>
    <w:rsid w:val="009B79A5"/>
    <w:rsid w:val="009C175A"/>
    <w:rsid w:val="009C1DBA"/>
    <w:rsid w:val="009C282C"/>
    <w:rsid w:val="009C4903"/>
    <w:rsid w:val="009C5A8D"/>
    <w:rsid w:val="009C5BD6"/>
    <w:rsid w:val="009C5BDD"/>
    <w:rsid w:val="009C5E5D"/>
    <w:rsid w:val="009C7598"/>
    <w:rsid w:val="009C77D5"/>
    <w:rsid w:val="009C7E2B"/>
    <w:rsid w:val="009C7E68"/>
    <w:rsid w:val="009D0986"/>
    <w:rsid w:val="009D25B6"/>
    <w:rsid w:val="009D275C"/>
    <w:rsid w:val="009D284A"/>
    <w:rsid w:val="009D317B"/>
    <w:rsid w:val="009D427A"/>
    <w:rsid w:val="009D4694"/>
    <w:rsid w:val="009D5149"/>
    <w:rsid w:val="009D5EAF"/>
    <w:rsid w:val="009D5ED3"/>
    <w:rsid w:val="009D6D4F"/>
    <w:rsid w:val="009E0442"/>
    <w:rsid w:val="009E0EA0"/>
    <w:rsid w:val="009E165E"/>
    <w:rsid w:val="009E1DB2"/>
    <w:rsid w:val="009E3222"/>
    <w:rsid w:val="009E36CF"/>
    <w:rsid w:val="009E45DC"/>
    <w:rsid w:val="009E496C"/>
    <w:rsid w:val="009E4C14"/>
    <w:rsid w:val="009E68B9"/>
    <w:rsid w:val="009E6B63"/>
    <w:rsid w:val="009E6C42"/>
    <w:rsid w:val="009F0452"/>
    <w:rsid w:val="009F04FE"/>
    <w:rsid w:val="009F13E3"/>
    <w:rsid w:val="009F19BE"/>
    <w:rsid w:val="009F2EB5"/>
    <w:rsid w:val="009F4927"/>
    <w:rsid w:val="009F4E3E"/>
    <w:rsid w:val="009F5111"/>
    <w:rsid w:val="009F5176"/>
    <w:rsid w:val="009F6215"/>
    <w:rsid w:val="009F733A"/>
    <w:rsid w:val="00A01204"/>
    <w:rsid w:val="00A012ED"/>
    <w:rsid w:val="00A0174E"/>
    <w:rsid w:val="00A04E61"/>
    <w:rsid w:val="00A05493"/>
    <w:rsid w:val="00A0659C"/>
    <w:rsid w:val="00A06A5B"/>
    <w:rsid w:val="00A07168"/>
    <w:rsid w:val="00A07230"/>
    <w:rsid w:val="00A072AB"/>
    <w:rsid w:val="00A1078D"/>
    <w:rsid w:val="00A114EC"/>
    <w:rsid w:val="00A11850"/>
    <w:rsid w:val="00A11DFE"/>
    <w:rsid w:val="00A12998"/>
    <w:rsid w:val="00A136BF"/>
    <w:rsid w:val="00A13E03"/>
    <w:rsid w:val="00A14B94"/>
    <w:rsid w:val="00A14BC8"/>
    <w:rsid w:val="00A15768"/>
    <w:rsid w:val="00A15C2F"/>
    <w:rsid w:val="00A15DB1"/>
    <w:rsid w:val="00A16546"/>
    <w:rsid w:val="00A1686F"/>
    <w:rsid w:val="00A16B2C"/>
    <w:rsid w:val="00A17796"/>
    <w:rsid w:val="00A177E5"/>
    <w:rsid w:val="00A200F6"/>
    <w:rsid w:val="00A201B0"/>
    <w:rsid w:val="00A201F8"/>
    <w:rsid w:val="00A20F57"/>
    <w:rsid w:val="00A21216"/>
    <w:rsid w:val="00A21393"/>
    <w:rsid w:val="00A21835"/>
    <w:rsid w:val="00A221BB"/>
    <w:rsid w:val="00A23586"/>
    <w:rsid w:val="00A23CD5"/>
    <w:rsid w:val="00A23D78"/>
    <w:rsid w:val="00A2409F"/>
    <w:rsid w:val="00A24A0B"/>
    <w:rsid w:val="00A24F7D"/>
    <w:rsid w:val="00A253C4"/>
    <w:rsid w:val="00A271F9"/>
    <w:rsid w:val="00A275A9"/>
    <w:rsid w:val="00A27668"/>
    <w:rsid w:val="00A27792"/>
    <w:rsid w:val="00A2795C"/>
    <w:rsid w:val="00A27CC9"/>
    <w:rsid w:val="00A3148C"/>
    <w:rsid w:val="00A31BB8"/>
    <w:rsid w:val="00A31E3F"/>
    <w:rsid w:val="00A323B9"/>
    <w:rsid w:val="00A334AF"/>
    <w:rsid w:val="00A3505A"/>
    <w:rsid w:val="00A3527B"/>
    <w:rsid w:val="00A35BC2"/>
    <w:rsid w:val="00A36E80"/>
    <w:rsid w:val="00A373AC"/>
    <w:rsid w:val="00A40194"/>
    <w:rsid w:val="00A407C4"/>
    <w:rsid w:val="00A41D88"/>
    <w:rsid w:val="00A41F0E"/>
    <w:rsid w:val="00A42F08"/>
    <w:rsid w:val="00A430FE"/>
    <w:rsid w:val="00A43C86"/>
    <w:rsid w:val="00A446F0"/>
    <w:rsid w:val="00A44758"/>
    <w:rsid w:val="00A464B1"/>
    <w:rsid w:val="00A46FA9"/>
    <w:rsid w:val="00A51204"/>
    <w:rsid w:val="00A5256C"/>
    <w:rsid w:val="00A526A0"/>
    <w:rsid w:val="00A527A7"/>
    <w:rsid w:val="00A527DF"/>
    <w:rsid w:val="00A52E01"/>
    <w:rsid w:val="00A52EA9"/>
    <w:rsid w:val="00A54128"/>
    <w:rsid w:val="00A54D16"/>
    <w:rsid w:val="00A55FB5"/>
    <w:rsid w:val="00A561E8"/>
    <w:rsid w:val="00A56A18"/>
    <w:rsid w:val="00A57EB0"/>
    <w:rsid w:val="00A57F0C"/>
    <w:rsid w:val="00A61CA9"/>
    <w:rsid w:val="00A62EC2"/>
    <w:rsid w:val="00A63A67"/>
    <w:rsid w:val="00A6407E"/>
    <w:rsid w:val="00A641A9"/>
    <w:rsid w:val="00A65585"/>
    <w:rsid w:val="00A659FD"/>
    <w:rsid w:val="00A661CE"/>
    <w:rsid w:val="00A66724"/>
    <w:rsid w:val="00A66E01"/>
    <w:rsid w:val="00A72030"/>
    <w:rsid w:val="00A727DB"/>
    <w:rsid w:val="00A74392"/>
    <w:rsid w:val="00A74DA9"/>
    <w:rsid w:val="00A75E71"/>
    <w:rsid w:val="00A767D0"/>
    <w:rsid w:val="00A76C95"/>
    <w:rsid w:val="00A77276"/>
    <w:rsid w:val="00A7727C"/>
    <w:rsid w:val="00A7753A"/>
    <w:rsid w:val="00A80082"/>
    <w:rsid w:val="00A80380"/>
    <w:rsid w:val="00A805D6"/>
    <w:rsid w:val="00A81FB1"/>
    <w:rsid w:val="00A83BCC"/>
    <w:rsid w:val="00A845FE"/>
    <w:rsid w:val="00A854EA"/>
    <w:rsid w:val="00A926AA"/>
    <w:rsid w:val="00A944E4"/>
    <w:rsid w:val="00A94D05"/>
    <w:rsid w:val="00A94FBF"/>
    <w:rsid w:val="00A951F2"/>
    <w:rsid w:val="00AA0A67"/>
    <w:rsid w:val="00AA0EC5"/>
    <w:rsid w:val="00AA1E24"/>
    <w:rsid w:val="00AA2B0C"/>
    <w:rsid w:val="00AA2C7C"/>
    <w:rsid w:val="00AA33BA"/>
    <w:rsid w:val="00AA38F9"/>
    <w:rsid w:val="00AA3B8A"/>
    <w:rsid w:val="00AA4DEE"/>
    <w:rsid w:val="00AA53F2"/>
    <w:rsid w:val="00AA5F5B"/>
    <w:rsid w:val="00AA6161"/>
    <w:rsid w:val="00AA67EA"/>
    <w:rsid w:val="00AA6F25"/>
    <w:rsid w:val="00AA7D06"/>
    <w:rsid w:val="00AB0956"/>
    <w:rsid w:val="00AB0FE5"/>
    <w:rsid w:val="00AB102C"/>
    <w:rsid w:val="00AB118E"/>
    <w:rsid w:val="00AB16BC"/>
    <w:rsid w:val="00AB1829"/>
    <w:rsid w:val="00AB1C27"/>
    <w:rsid w:val="00AB1D4A"/>
    <w:rsid w:val="00AB1FAE"/>
    <w:rsid w:val="00AB2A7B"/>
    <w:rsid w:val="00AB2A8F"/>
    <w:rsid w:val="00AB2DF5"/>
    <w:rsid w:val="00AB3158"/>
    <w:rsid w:val="00AB3497"/>
    <w:rsid w:val="00AB397F"/>
    <w:rsid w:val="00AB4D5F"/>
    <w:rsid w:val="00AB51A1"/>
    <w:rsid w:val="00AB58AC"/>
    <w:rsid w:val="00AC046B"/>
    <w:rsid w:val="00AC140C"/>
    <w:rsid w:val="00AC15C7"/>
    <w:rsid w:val="00AC24B1"/>
    <w:rsid w:val="00AC2E88"/>
    <w:rsid w:val="00AC3B6B"/>
    <w:rsid w:val="00AC4351"/>
    <w:rsid w:val="00AC45CD"/>
    <w:rsid w:val="00AC4A91"/>
    <w:rsid w:val="00AC5977"/>
    <w:rsid w:val="00AC6854"/>
    <w:rsid w:val="00AC7B02"/>
    <w:rsid w:val="00AC7B2E"/>
    <w:rsid w:val="00AD0BC2"/>
    <w:rsid w:val="00AD1173"/>
    <w:rsid w:val="00AD124A"/>
    <w:rsid w:val="00AD1761"/>
    <w:rsid w:val="00AD1CE2"/>
    <w:rsid w:val="00AD2333"/>
    <w:rsid w:val="00AD4251"/>
    <w:rsid w:val="00AD447B"/>
    <w:rsid w:val="00AD49A3"/>
    <w:rsid w:val="00AD4C9B"/>
    <w:rsid w:val="00AD4E99"/>
    <w:rsid w:val="00AD5425"/>
    <w:rsid w:val="00AD568D"/>
    <w:rsid w:val="00AD5D64"/>
    <w:rsid w:val="00AD6DEC"/>
    <w:rsid w:val="00AD7680"/>
    <w:rsid w:val="00AD7D62"/>
    <w:rsid w:val="00AE0980"/>
    <w:rsid w:val="00AE2112"/>
    <w:rsid w:val="00AE21A7"/>
    <w:rsid w:val="00AE21BD"/>
    <w:rsid w:val="00AE3073"/>
    <w:rsid w:val="00AE3583"/>
    <w:rsid w:val="00AE4C84"/>
    <w:rsid w:val="00AE5A49"/>
    <w:rsid w:val="00AE60C6"/>
    <w:rsid w:val="00AE7CAD"/>
    <w:rsid w:val="00AF04CD"/>
    <w:rsid w:val="00AF06FD"/>
    <w:rsid w:val="00AF0FB3"/>
    <w:rsid w:val="00AF2688"/>
    <w:rsid w:val="00AF2915"/>
    <w:rsid w:val="00AF33BD"/>
    <w:rsid w:val="00AF3E70"/>
    <w:rsid w:val="00AF5386"/>
    <w:rsid w:val="00AF7858"/>
    <w:rsid w:val="00B00BF8"/>
    <w:rsid w:val="00B00E10"/>
    <w:rsid w:val="00B01295"/>
    <w:rsid w:val="00B01E8F"/>
    <w:rsid w:val="00B01FA5"/>
    <w:rsid w:val="00B037F5"/>
    <w:rsid w:val="00B0494E"/>
    <w:rsid w:val="00B04BDB"/>
    <w:rsid w:val="00B04DD6"/>
    <w:rsid w:val="00B05000"/>
    <w:rsid w:val="00B051E2"/>
    <w:rsid w:val="00B05FC0"/>
    <w:rsid w:val="00B06C45"/>
    <w:rsid w:val="00B06DF2"/>
    <w:rsid w:val="00B07F63"/>
    <w:rsid w:val="00B100EB"/>
    <w:rsid w:val="00B11BDF"/>
    <w:rsid w:val="00B11E41"/>
    <w:rsid w:val="00B120AE"/>
    <w:rsid w:val="00B12972"/>
    <w:rsid w:val="00B133A2"/>
    <w:rsid w:val="00B139CA"/>
    <w:rsid w:val="00B140F7"/>
    <w:rsid w:val="00B14E4C"/>
    <w:rsid w:val="00B167FC"/>
    <w:rsid w:val="00B178C1"/>
    <w:rsid w:val="00B21E39"/>
    <w:rsid w:val="00B22E96"/>
    <w:rsid w:val="00B2310B"/>
    <w:rsid w:val="00B2386C"/>
    <w:rsid w:val="00B23B72"/>
    <w:rsid w:val="00B244FA"/>
    <w:rsid w:val="00B24B05"/>
    <w:rsid w:val="00B25BC9"/>
    <w:rsid w:val="00B26ABE"/>
    <w:rsid w:val="00B2771E"/>
    <w:rsid w:val="00B2782C"/>
    <w:rsid w:val="00B27CEA"/>
    <w:rsid w:val="00B30829"/>
    <w:rsid w:val="00B30A94"/>
    <w:rsid w:val="00B316C8"/>
    <w:rsid w:val="00B32F55"/>
    <w:rsid w:val="00B339EE"/>
    <w:rsid w:val="00B34517"/>
    <w:rsid w:val="00B348A9"/>
    <w:rsid w:val="00B3521E"/>
    <w:rsid w:val="00B35714"/>
    <w:rsid w:val="00B3599E"/>
    <w:rsid w:val="00B35F86"/>
    <w:rsid w:val="00B3631A"/>
    <w:rsid w:val="00B36D08"/>
    <w:rsid w:val="00B37830"/>
    <w:rsid w:val="00B40C94"/>
    <w:rsid w:val="00B417C9"/>
    <w:rsid w:val="00B41853"/>
    <w:rsid w:val="00B4415A"/>
    <w:rsid w:val="00B44183"/>
    <w:rsid w:val="00B4511A"/>
    <w:rsid w:val="00B46B9F"/>
    <w:rsid w:val="00B46F8F"/>
    <w:rsid w:val="00B510BA"/>
    <w:rsid w:val="00B52794"/>
    <w:rsid w:val="00B547D7"/>
    <w:rsid w:val="00B55216"/>
    <w:rsid w:val="00B55346"/>
    <w:rsid w:val="00B5556B"/>
    <w:rsid w:val="00B556C3"/>
    <w:rsid w:val="00B56BB2"/>
    <w:rsid w:val="00B56DCC"/>
    <w:rsid w:val="00B57374"/>
    <w:rsid w:val="00B579F3"/>
    <w:rsid w:val="00B57B5E"/>
    <w:rsid w:val="00B60F0E"/>
    <w:rsid w:val="00B613E6"/>
    <w:rsid w:val="00B623EE"/>
    <w:rsid w:val="00B62566"/>
    <w:rsid w:val="00B62FF4"/>
    <w:rsid w:val="00B63577"/>
    <w:rsid w:val="00B63CDD"/>
    <w:rsid w:val="00B63D44"/>
    <w:rsid w:val="00B63E63"/>
    <w:rsid w:val="00B640F8"/>
    <w:rsid w:val="00B64599"/>
    <w:rsid w:val="00B646BF"/>
    <w:rsid w:val="00B6637A"/>
    <w:rsid w:val="00B668A7"/>
    <w:rsid w:val="00B67085"/>
    <w:rsid w:val="00B7032F"/>
    <w:rsid w:val="00B7179C"/>
    <w:rsid w:val="00B71BEF"/>
    <w:rsid w:val="00B72084"/>
    <w:rsid w:val="00B724DF"/>
    <w:rsid w:val="00B727FF"/>
    <w:rsid w:val="00B73706"/>
    <w:rsid w:val="00B73BC0"/>
    <w:rsid w:val="00B745BE"/>
    <w:rsid w:val="00B748C5"/>
    <w:rsid w:val="00B74CC5"/>
    <w:rsid w:val="00B751C9"/>
    <w:rsid w:val="00B7561D"/>
    <w:rsid w:val="00B77A20"/>
    <w:rsid w:val="00B8154B"/>
    <w:rsid w:val="00B81C14"/>
    <w:rsid w:val="00B820B6"/>
    <w:rsid w:val="00B848E5"/>
    <w:rsid w:val="00B8551A"/>
    <w:rsid w:val="00B85FFB"/>
    <w:rsid w:val="00B86C0B"/>
    <w:rsid w:val="00B901AC"/>
    <w:rsid w:val="00B90FF4"/>
    <w:rsid w:val="00B91DE6"/>
    <w:rsid w:val="00B9234A"/>
    <w:rsid w:val="00B92B19"/>
    <w:rsid w:val="00B95A85"/>
    <w:rsid w:val="00B96541"/>
    <w:rsid w:val="00B970E4"/>
    <w:rsid w:val="00B97643"/>
    <w:rsid w:val="00B978F3"/>
    <w:rsid w:val="00B97F4A"/>
    <w:rsid w:val="00BA0D53"/>
    <w:rsid w:val="00BA164A"/>
    <w:rsid w:val="00BA1987"/>
    <w:rsid w:val="00BA3BB1"/>
    <w:rsid w:val="00BA4A00"/>
    <w:rsid w:val="00BA6510"/>
    <w:rsid w:val="00BA6AAB"/>
    <w:rsid w:val="00BA6FCE"/>
    <w:rsid w:val="00BA7C14"/>
    <w:rsid w:val="00BB1D08"/>
    <w:rsid w:val="00BB1D4F"/>
    <w:rsid w:val="00BB22CC"/>
    <w:rsid w:val="00BB261A"/>
    <w:rsid w:val="00BB2EA1"/>
    <w:rsid w:val="00BB54E2"/>
    <w:rsid w:val="00BB5A37"/>
    <w:rsid w:val="00BB68A8"/>
    <w:rsid w:val="00BB70B3"/>
    <w:rsid w:val="00BC0073"/>
    <w:rsid w:val="00BC0810"/>
    <w:rsid w:val="00BC0CE6"/>
    <w:rsid w:val="00BC0FD7"/>
    <w:rsid w:val="00BC255E"/>
    <w:rsid w:val="00BC2859"/>
    <w:rsid w:val="00BC2E74"/>
    <w:rsid w:val="00BC3572"/>
    <w:rsid w:val="00BC46AC"/>
    <w:rsid w:val="00BC4850"/>
    <w:rsid w:val="00BC5612"/>
    <w:rsid w:val="00BD0047"/>
    <w:rsid w:val="00BD087F"/>
    <w:rsid w:val="00BD0C96"/>
    <w:rsid w:val="00BD1137"/>
    <w:rsid w:val="00BD1C6A"/>
    <w:rsid w:val="00BD21CF"/>
    <w:rsid w:val="00BD29EC"/>
    <w:rsid w:val="00BD4532"/>
    <w:rsid w:val="00BD4645"/>
    <w:rsid w:val="00BD5250"/>
    <w:rsid w:val="00BD527F"/>
    <w:rsid w:val="00BD53F8"/>
    <w:rsid w:val="00BD54FA"/>
    <w:rsid w:val="00BD5795"/>
    <w:rsid w:val="00BD6296"/>
    <w:rsid w:val="00BD6CBE"/>
    <w:rsid w:val="00BD7FD1"/>
    <w:rsid w:val="00BE19C1"/>
    <w:rsid w:val="00BE20A1"/>
    <w:rsid w:val="00BE2357"/>
    <w:rsid w:val="00BE2D1C"/>
    <w:rsid w:val="00BE2FFE"/>
    <w:rsid w:val="00BE32A4"/>
    <w:rsid w:val="00BE32BE"/>
    <w:rsid w:val="00BE378A"/>
    <w:rsid w:val="00BE4113"/>
    <w:rsid w:val="00BE4DB5"/>
    <w:rsid w:val="00BE5E5C"/>
    <w:rsid w:val="00BE5E7D"/>
    <w:rsid w:val="00BE5EA0"/>
    <w:rsid w:val="00BE5FF4"/>
    <w:rsid w:val="00BE602C"/>
    <w:rsid w:val="00BE6952"/>
    <w:rsid w:val="00BE7244"/>
    <w:rsid w:val="00BE73B3"/>
    <w:rsid w:val="00BF001B"/>
    <w:rsid w:val="00BF08C8"/>
    <w:rsid w:val="00BF1DFC"/>
    <w:rsid w:val="00BF1FBF"/>
    <w:rsid w:val="00BF205D"/>
    <w:rsid w:val="00BF2617"/>
    <w:rsid w:val="00BF2797"/>
    <w:rsid w:val="00BF2D2E"/>
    <w:rsid w:val="00BF44A9"/>
    <w:rsid w:val="00BF4CC7"/>
    <w:rsid w:val="00BF4D2D"/>
    <w:rsid w:val="00BF4D4E"/>
    <w:rsid w:val="00BF4EE0"/>
    <w:rsid w:val="00BF70E2"/>
    <w:rsid w:val="00BF7E88"/>
    <w:rsid w:val="00C00942"/>
    <w:rsid w:val="00C00B7A"/>
    <w:rsid w:val="00C01A57"/>
    <w:rsid w:val="00C036D2"/>
    <w:rsid w:val="00C0466C"/>
    <w:rsid w:val="00C0532E"/>
    <w:rsid w:val="00C0537A"/>
    <w:rsid w:val="00C0590D"/>
    <w:rsid w:val="00C05C74"/>
    <w:rsid w:val="00C05D8A"/>
    <w:rsid w:val="00C105CC"/>
    <w:rsid w:val="00C10F5A"/>
    <w:rsid w:val="00C110C7"/>
    <w:rsid w:val="00C114FB"/>
    <w:rsid w:val="00C1176B"/>
    <w:rsid w:val="00C11F0A"/>
    <w:rsid w:val="00C1246E"/>
    <w:rsid w:val="00C12898"/>
    <w:rsid w:val="00C14C18"/>
    <w:rsid w:val="00C14E45"/>
    <w:rsid w:val="00C14F8C"/>
    <w:rsid w:val="00C150E6"/>
    <w:rsid w:val="00C15680"/>
    <w:rsid w:val="00C16D29"/>
    <w:rsid w:val="00C16D6B"/>
    <w:rsid w:val="00C20042"/>
    <w:rsid w:val="00C20B5C"/>
    <w:rsid w:val="00C211B6"/>
    <w:rsid w:val="00C224EC"/>
    <w:rsid w:val="00C2308B"/>
    <w:rsid w:val="00C230EF"/>
    <w:rsid w:val="00C23474"/>
    <w:rsid w:val="00C23818"/>
    <w:rsid w:val="00C23F8B"/>
    <w:rsid w:val="00C25E2E"/>
    <w:rsid w:val="00C26179"/>
    <w:rsid w:val="00C26B92"/>
    <w:rsid w:val="00C3081B"/>
    <w:rsid w:val="00C30AD5"/>
    <w:rsid w:val="00C3170A"/>
    <w:rsid w:val="00C31DD4"/>
    <w:rsid w:val="00C325C8"/>
    <w:rsid w:val="00C334AF"/>
    <w:rsid w:val="00C33FB1"/>
    <w:rsid w:val="00C34411"/>
    <w:rsid w:val="00C344C8"/>
    <w:rsid w:val="00C34AB1"/>
    <w:rsid w:val="00C34D3C"/>
    <w:rsid w:val="00C34EBF"/>
    <w:rsid w:val="00C35ADC"/>
    <w:rsid w:val="00C35BC7"/>
    <w:rsid w:val="00C36F79"/>
    <w:rsid w:val="00C37A72"/>
    <w:rsid w:val="00C37ADC"/>
    <w:rsid w:val="00C40000"/>
    <w:rsid w:val="00C4035C"/>
    <w:rsid w:val="00C422D5"/>
    <w:rsid w:val="00C43031"/>
    <w:rsid w:val="00C43783"/>
    <w:rsid w:val="00C44620"/>
    <w:rsid w:val="00C4465F"/>
    <w:rsid w:val="00C4468F"/>
    <w:rsid w:val="00C4498F"/>
    <w:rsid w:val="00C44D21"/>
    <w:rsid w:val="00C466FB"/>
    <w:rsid w:val="00C470F9"/>
    <w:rsid w:val="00C471B5"/>
    <w:rsid w:val="00C47AB3"/>
    <w:rsid w:val="00C50026"/>
    <w:rsid w:val="00C50A6F"/>
    <w:rsid w:val="00C511AF"/>
    <w:rsid w:val="00C51343"/>
    <w:rsid w:val="00C51F64"/>
    <w:rsid w:val="00C5204F"/>
    <w:rsid w:val="00C52166"/>
    <w:rsid w:val="00C522F0"/>
    <w:rsid w:val="00C52663"/>
    <w:rsid w:val="00C5395E"/>
    <w:rsid w:val="00C540C5"/>
    <w:rsid w:val="00C5419B"/>
    <w:rsid w:val="00C5490B"/>
    <w:rsid w:val="00C54A7E"/>
    <w:rsid w:val="00C54EAD"/>
    <w:rsid w:val="00C54F32"/>
    <w:rsid w:val="00C569D4"/>
    <w:rsid w:val="00C56A24"/>
    <w:rsid w:val="00C56F0B"/>
    <w:rsid w:val="00C5716A"/>
    <w:rsid w:val="00C57D41"/>
    <w:rsid w:val="00C6168A"/>
    <w:rsid w:val="00C62461"/>
    <w:rsid w:val="00C62586"/>
    <w:rsid w:val="00C63550"/>
    <w:rsid w:val="00C640FB"/>
    <w:rsid w:val="00C64B66"/>
    <w:rsid w:val="00C65114"/>
    <w:rsid w:val="00C65D06"/>
    <w:rsid w:val="00C669C8"/>
    <w:rsid w:val="00C67F2B"/>
    <w:rsid w:val="00C70783"/>
    <w:rsid w:val="00C71381"/>
    <w:rsid w:val="00C72928"/>
    <w:rsid w:val="00C72AB7"/>
    <w:rsid w:val="00C73243"/>
    <w:rsid w:val="00C73864"/>
    <w:rsid w:val="00C73F3B"/>
    <w:rsid w:val="00C740C3"/>
    <w:rsid w:val="00C74818"/>
    <w:rsid w:val="00C74EFE"/>
    <w:rsid w:val="00C75AE1"/>
    <w:rsid w:val="00C75D19"/>
    <w:rsid w:val="00C764F8"/>
    <w:rsid w:val="00C772AE"/>
    <w:rsid w:val="00C800C3"/>
    <w:rsid w:val="00C800E1"/>
    <w:rsid w:val="00C804BD"/>
    <w:rsid w:val="00C8095D"/>
    <w:rsid w:val="00C80EEF"/>
    <w:rsid w:val="00C817D3"/>
    <w:rsid w:val="00C81BBA"/>
    <w:rsid w:val="00C8289C"/>
    <w:rsid w:val="00C8318C"/>
    <w:rsid w:val="00C83E25"/>
    <w:rsid w:val="00C84385"/>
    <w:rsid w:val="00C84D88"/>
    <w:rsid w:val="00C87732"/>
    <w:rsid w:val="00C90769"/>
    <w:rsid w:val="00C929E3"/>
    <w:rsid w:val="00C93269"/>
    <w:rsid w:val="00C93BEF"/>
    <w:rsid w:val="00C944AC"/>
    <w:rsid w:val="00C94BA2"/>
    <w:rsid w:val="00C96C48"/>
    <w:rsid w:val="00C96DC5"/>
    <w:rsid w:val="00CA0294"/>
    <w:rsid w:val="00CA0AFA"/>
    <w:rsid w:val="00CA0B5B"/>
    <w:rsid w:val="00CA1068"/>
    <w:rsid w:val="00CA20D3"/>
    <w:rsid w:val="00CA267D"/>
    <w:rsid w:val="00CA28FE"/>
    <w:rsid w:val="00CA31DE"/>
    <w:rsid w:val="00CA4B43"/>
    <w:rsid w:val="00CA67FC"/>
    <w:rsid w:val="00CA688E"/>
    <w:rsid w:val="00CA75B8"/>
    <w:rsid w:val="00CA7AAC"/>
    <w:rsid w:val="00CA7BE0"/>
    <w:rsid w:val="00CA7DA7"/>
    <w:rsid w:val="00CB18F5"/>
    <w:rsid w:val="00CB1ACD"/>
    <w:rsid w:val="00CB1BF6"/>
    <w:rsid w:val="00CB1D53"/>
    <w:rsid w:val="00CB336B"/>
    <w:rsid w:val="00CB3EB5"/>
    <w:rsid w:val="00CB4549"/>
    <w:rsid w:val="00CB4F89"/>
    <w:rsid w:val="00CB51E1"/>
    <w:rsid w:val="00CB5891"/>
    <w:rsid w:val="00CB5E18"/>
    <w:rsid w:val="00CB6E29"/>
    <w:rsid w:val="00CC028C"/>
    <w:rsid w:val="00CC03BE"/>
    <w:rsid w:val="00CC12D4"/>
    <w:rsid w:val="00CC1373"/>
    <w:rsid w:val="00CC1D59"/>
    <w:rsid w:val="00CC320E"/>
    <w:rsid w:val="00CC5164"/>
    <w:rsid w:val="00CC5A74"/>
    <w:rsid w:val="00CD05AE"/>
    <w:rsid w:val="00CD081D"/>
    <w:rsid w:val="00CD0E84"/>
    <w:rsid w:val="00CD1F8A"/>
    <w:rsid w:val="00CD1FF2"/>
    <w:rsid w:val="00CD267B"/>
    <w:rsid w:val="00CD2B02"/>
    <w:rsid w:val="00CD62E1"/>
    <w:rsid w:val="00CE03AA"/>
    <w:rsid w:val="00CE06F7"/>
    <w:rsid w:val="00CE1255"/>
    <w:rsid w:val="00CE1F29"/>
    <w:rsid w:val="00CE3356"/>
    <w:rsid w:val="00CE382A"/>
    <w:rsid w:val="00CE4C15"/>
    <w:rsid w:val="00CE5444"/>
    <w:rsid w:val="00CE6333"/>
    <w:rsid w:val="00CE6863"/>
    <w:rsid w:val="00CE6F6E"/>
    <w:rsid w:val="00CE7560"/>
    <w:rsid w:val="00CE78D6"/>
    <w:rsid w:val="00CF024C"/>
    <w:rsid w:val="00CF07A0"/>
    <w:rsid w:val="00CF0C0E"/>
    <w:rsid w:val="00CF0CDB"/>
    <w:rsid w:val="00CF0EFF"/>
    <w:rsid w:val="00CF163B"/>
    <w:rsid w:val="00CF18A4"/>
    <w:rsid w:val="00CF1E2E"/>
    <w:rsid w:val="00CF1F7F"/>
    <w:rsid w:val="00CF236A"/>
    <w:rsid w:val="00CF2C07"/>
    <w:rsid w:val="00CF3DE3"/>
    <w:rsid w:val="00CF4383"/>
    <w:rsid w:val="00CF4A6D"/>
    <w:rsid w:val="00CF5EAD"/>
    <w:rsid w:val="00CF703E"/>
    <w:rsid w:val="00D01141"/>
    <w:rsid w:val="00D0122C"/>
    <w:rsid w:val="00D01EF5"/>
    <w:rsid w:val="00D02092"/>
    <w:rsid w:val="00D02972"/>
    <w:rsid w:val="00D02FB9"/>
    <w:rsid w:val="00D032FD"/>
    <w:rsid w:val="00D034DC"/>
    <w:rsid w:val="00D06CE7"/>
    <w:rsid w:val="00D0700F"/>
    <w:rsid w:val="00D0711D"/>
    <w:rsid w:val="00D112BD"/>
    <w:rsid w:val="00D1181B"/>
    <w:rsid w:val="00D128B4"/>
    <w:rsid w:val="00D14859"/>
    <w:rsid w:val="00D14D62"/>
    <w:rsid w:val="00D14DB2"/>
    <w:rsid w:val="00D15232"/>
    <w:rsid w:val="00D15442"/>
    <w:rsid w:val="00D15B12"/>
    <w:rsid w:val="00D16100"/>
    <w:rsid w:val="00D16277"/>
    <w:rsid w:val="00D16335"/>
    <w:rsid w:val="00D16559"/>
    <w:rsid w:val="00D20241"/>
    <w:rsid w:val="00D20BFD"/>
    <w:rsid w:val="00D20D77"/>
    <w:rsid w:val="00D21829"/>
    <w:rsid w:val="00D22D9B"/>
    <w:rsid w:val="00D241C5"/>
    <w:rsid w:val="00D24391"/>
    <w:rsid w:val="00D25C43"/>
    <w:rsid w:val="00D31FA9"/>
    <w:rsid w:val="00D32135"/>
    <w:rsid w:val="00D32F84"/>
    <w:rsid w:val="00D3430F"/>
    <w:rsid w:val="00D345CC"/>
    <w:rsid w:val="00D35144"/>
    <w:rsid w:val="00D353ED"/>
    <w:rsid w:val="00D36E01"/>
    <w:rsid w:val="00D4273B"/>
    <w:rsid w:val="00D43477"/>
    <w:rsid w:val="00D43B9B"/>
    <w:rsid w:val="00D443CD"/>
    <w:rsid w:val="00D44E3E"/>
    <w:rsid w:val="00D44F55"/>
    <w:rsid w:val="00D463AD"/>
    <w:rsid w:val="00D474A1"/>
    <w:rsid w:val="00D47E7E"/>
    <w:rsid w:val="00D506F8"/>
    <w:rsid w:val="00D51EAA"/>
    <w:rsid w:val="00D52DE1"/>
    <w:rsid w:val="00D534ED"/>
    <w:rsid w:val="00D5365B"/>
    <w:rsid w:val="00D536B2"/>
    <w:rsid w:val="00D53EC3"/>
    <w:rsid w:val="00D53EFC"/>
    <w:rsid w:val="00D549B3"/>
    <w:rsid w:val="00D549CB"/>
    <w:rsid w:val="00D54C6B"/>
    <w:rsid w:val="00D54F8C"/>
    <w:rsid w:val="00D558C9"/>
    <w:rsid w:val="00D5616F"/>
    <w:rsid w:val="00D56575"/>
    <w:rsid w:val="00D5661F"/>
    <w:rsid w:val="00D57302"/>
    <w:rsid w:val="00D575B5"/>
    <w:rsid w:val="00D57933"/>
    <w:rsid w:val="00D6122F"/>
    <w:rsid w:val="00D620EA"/>
    <w:rsid w:val="00D62943"/>
    <w:rsid w:val="00D6343A"/>
    <w:rsid w:val="00D63B0C"/>
    <w:rsid w:val="00D63D65"/>
    <w:rsid w:val="00D646EB"/>
    <w:rsid w:val="00D64745"/>
    <w:rsid w:val="00D648A6"/>
    <w:rsid w:val="00D6640E"/>
    <w:rsid w:val="00D6750B"/>
    <w:rsid w:val="00D67532"/>
    <w:rsid w:val="00D67771"/>
    <w:rsid w:val="00D67937"/>
    <w:rsid w:val="00D705BF"/>
    <w:rsid w:val="00D72797"/>
    <w:rsid w:val="00D739C2"/>
    <w:rsid w:val="00D73CF3"/>
    <w:rsid w:val="00D76725"/>
    <w:rsid w:val="00D768F8"/>
    <w:rsid w:val="00D77703"/>
    <w:rsid w:val="00D77E1B"/>
    <w:rsid w:val="00D8037D"/>
    <w:rsid w:val="00D80CC8"/>
    <w:rsid w:val="00D81428"/>
    <w:rsid w:val="00D8192C"/>
    <w:rsid w:val="00D82430"/>
    <w:rsid w:val="00D82C1D"/>
    <w:rsid w:val="00D83257"/>
    <w:rsid w:val="00D832A8"/>
    <w:rsid w:val="00D83556"/>
    <w:rsid w:val="00D851E5"/>
    <w:rsid w:val="00D8579B"/>
    <w:rsid w:val="00D85D84"/>
    <w:rsid w:val="00D862BB"/>
    <w:rsid w:val="00D86448"/>
    <w:rsid w:val="00D86C96"/>
    <w:rsid w:val="00D86FEB"/>
    <w:rsid w:val="00D87EC5"/>
    <w:rsid w:val="00D87FB8"/>
    <w:rsid w:val="00D9256D"/>
    <w:rsid w:val="00D9297A"/>
    <w:rsid w:val="00D929EF"/>
    <w:rsid w:val="00D92C2E"/>
    <w:rsid w:val="00D9489A"/>
    <w:rsid w:val="00D963A3"/>
    <w:rsid w:val="00D966FB"/>
    <w:rsid w:val="00D9747A"/>
    <w:rsid w:val="00DA0056"/>
    <w:rsid w:val="00DA06EE"/>
    <w:rsid w:val="00DA0EE9"/>
    <w:rsid w:val="00DA4963"/>
    <w:rsid w:val="00DA50B7"/>
    <w:rsid w:val="00DA5766"/>
    <w:rsid w:val="00DA5B44"/>
    <w:rsid w:val="00DA6A8E"/>
    <w:rsid w:val="00DA76DA"/>
    <w:rsid w:val="00DB00B0"/>
    <w:rsid w:val="00DB02A9"/>
    <w:rsid w:val="00DB0C06"/>
    <w:rsid w:val="00DB0F82"/>
    <w:rsid w:val="00DB1689"/>
    <w:rsid w:val="00DB2479"/>
    <w:rsid w:val="00DB2EB8"/>
    <w:rsid w:val="00DB4138"/>
    <w:rsid w:val="00DB4577"/>
    <w:rsid w:val="00DB496A"/>
    <w:rsid w:val="00DB4E80"/>
    <w:rsid w:val="00DB7BD2"/>
    <w:rsid w:val="00DC058B"/>
    <w:rsid w:val="00DC05E5"/>
    <w:rsid w:val="00DC07DD"/>
    <w:rsid w:val="00DC1423"/>
    <w:rsid w:val="00DC195D"/>
    <w:rsid w:val="00DC1AD7"/>
    <w:rsid w:val="00DC1D95"/>
    <w:rsid w:val="00DC2034"/>
    <w:rsid w:val="00DC21B3"/>
    <w:rsid w:val="00DC2C82"/>
    <w:rsid w:val="00DC3034"/>
    <w:rsid w:val="00DC3A47"/>
    <w:rsid w:val="00DC4C0A"/>
    <w:rsid w:val="00DC51FE"/>
    <w:rsid w:val="00DC5342"/>
    <w:rsid w:val="00DC58D7"/>
    <w:rsid w:val="00DC5A8B"/>
    <w:rsid w:val="00DC6DC6"/>
    <w:rsid w:val="00DC7A86"/>
    <w:rsid w:val="00DD0A83"/>
    <w:rsid w:val="00DD1B96"/>
    <w:rsid w:val="00DD23AF"/>
    <w:rsid w:val="00DD2CCC"/>
    <w:rsid w:val="00DD2E15"/>
    <w:rsid w:val="00DD34F0"/>
    <w:rsid w:val="00DD43F9"/>
    <w:rsid w:val="00DD55BB"/>
    <w:rsid w:val="00DD69C7"/>
    <w:rsid w:val="00DD6B3B"/>
    <w:rsid w:val="00DD7A89"/>
    <w:rsid w:val="00DE0B67"/>
    <w:rsid w:val="00DE32A7"/>
    <w:rsid w:val="00DE51C7"/>
    <w:rsid w:val="00DE5D4C"/>
    <w:rsid w:val="00DE6BE8"/>
    <w:rsid w:val="00DE732E"/>
    <w:rsid w:val="00DF12CC"/>
    <w:rsid w:val="00DF20B3"/>
    <w:rsid w:val="00DF2621"/>
    <w:rsid w:val="00DF286E"/>
    <w:rsid w:val="00DF3235"/>
    <w:rsid w:val="00DF396E"/>
    <w:rsid w:val="00DF3DA2"/>
    <w:rsid w:val="00DF5341"/>
    <w:rsid w:val="00DF6FEC"/>
    <w:rsid w:val="00DF74D0"/>
    <w:rsid w:val="00DF7816"/>
    <w:rsid w:val="00DF7B9A"/>
    <w:rsid w:val="00DF7D59"/>
    <w:rsid w:val="00DF7F7E"/>
    <w:rsid w:val="00E020FB"/>
    <w:rsid w:val="00E02572"/>
    <w:rsid w:val="00E05FAA"/>
    <w:rsid w:val="00E063E9"/>
    <w:rsid w:val="00E06483"/>
    <w:rsid w:val="00E076E3"/>
    <w:rsid w:val="00E078CC"/>
    <w:rsid w:val="00E1012F"/>
    <w:rsid w:val="00E11BF2"/>
    <w:rsid w:val="00E11E0B"/>
    <w:rsid w:val="00E124A6"/>
    <w:rsid w:val="00E134B3"/>
    <w:rsid w:val="00E14893"/>
    <w:rsid w:val="00E1584A"/>
    <w:rsid w:val="00E15920"/>
    <w:rsid w:val="00E15DFC"/>
    <w:rsid w:val="00E15FCA"/>
    <w:rsid w:val="00E16412"/>
    <w:rsid w:val="00E16643"/>
    <w:rsid w:val="00E16AA5"/>
    <w:rsid w:val="00E1756D"/>
    <w:rsid w:val="00E17AA7"/>
    <w:rsid w:val="00E20401"/>
    <w:rsid w:val="00E20A0F"/>
    <w:rsid w:val="00E21ABA"/>
    <w:rsid w:val="00E21F0F"/>
    <w:rsid w:val="00E22A1F"/>
    <w:rsid w:val="00E237F8"/>
    <w:rsid w:val="00E24566"/>
    <w:rsid w:val="00E25741"/>
    <w:rsid w:val="00E2595D"/>
    <w:rsid w:val="00E262E5"/>
    <w:rsid w:val="00E26C1C"/>
    <w:rsid w:val="00E26EF8"/>
    <w:rsid w:val="00E27DE5"/>
    <w:rsid w:val="00E27FF7"/>
    <w:rsid w:val="00E301EC"/>
    <w:rsid w:val="00E3081C"/>
    <w:rsid w:val="00E310D3"/>
    <w:rsid w:val="00E3239B"/>
    <w:rsid w:val="00E32B84"/>
    <w:rsid w:val="00E32F29"/>
    <w:rsid w:val="00E332CD"/>
    <w:rsid w:val="00E3671A"/>
    <w:rsid w:val="00E4014F"/>
    <w:rsid w:val="00E40A61"/>
    <w:rsid w:val="00E41BF4"/>
    <w:rsid w:val="00E42042"/>
    <w:rsid w:val="00E429EE"/>
    <w:rsid w:val="00E42D12"/>
    <w:rsid w:val="00E4351E"/>
    <w:rsid w:val="00E43ED5"/>
    <w:rsid w:val="00E43F8A"/>
    <w:rsid w:val="00E4437C"/>
    <w:rsid w:val="00E444D8"/>
    <w:rsid w:val="00E44E1A"/>
    <w:rsid w:val="00E4509F"/>
    <w:rsid w:val="00E45B1A"/>
    <w:rsid w:val="00E45DA5"/>
    <w:rsid w:val="00E46570"/>
    <w:rsid w:val="00E4671D"/>
    <w:rsid w:val="00E47221"/>
    <w:rsid w:val="00E472A4"/>
    <w:rsid w:val="00E5007E"/>
    <w:rsid w:val="00E5059E"/>
    <w:rsid w:val="00E50748"/>
    <w:rsid w:val="00E511F4"/>
    <w:rsid w:val="00E51A66"/>
    <w:rsid w:val="00E51FBD"/>
    <w:rsid w:val="00E52131"/>
    <w:rsid w:val="00E52474"/>
    <w:rsid w:val="00E52DC4"/>
    <w:rsid w:val="00E52F31"/>
    <w:rsid w:val="00E5679E"/>
    <w:rsid w:val="00E56D29"/>
    <w:rsid w:val="00E600D9"/>
    <w:rsid w:val="00E60419"/>
    <w:rsid w:val="00E60514"/>
    <w:rsid w:val="00E61C95"/>
    <w:rsid w:val="00E629D2"/>
    <w:rsid w:val="00E62A61"/>
    <w:rsid w:val="00E62AA2"/>
    <w:rsid w:val="00E6305B"/>
    <w:rsid w:val="00E6311F"/>
    <w:rsid w:val="00E65B48"/>
    <w:rsid w:val="00E65D30"/>
    <w:rsid w:val="00E65E18"/>
    <w:rsid w:val="00E66057"/>
    <w:rsid w:val="00E664BE"/>
    <w:rsid w:val="00E70648"/>
    <w:rsid w:val="00E713FB"/>
    <w:rsid w:val="00E7186B"/>
    <w:rsid w:val="00E724E1"/>
    <w:rsid w:val="00E72628"/>
    <w:rsid w:val="00E72986"/>
    <w:rsid w:val="00E730ED"/>
    <w:rsid w:val="00E73191"/>
    <w:rsid w:val="00E73B06"/>
    <w:rsid w:val="00E73D4C"/>
    <w:rsid w:val="00E74DEC"/>
    <w:rsid w:val="00E754C5"/>
    <w:rsid w:val="00E76B45"/>
    <w:rsid w:val="00E8062D"/>
    <w:rsid w:val="00E81B1B"/>
    <w:rsid w:val="00E81D27"/>
    <w:rsid w:val="00E832AB"/>
    <w:rsid w:val="00E8509A"/>
    <w:rsid w:val="00E852CC"/>
    <w:rsid w:val="00E85E85"/>
    <w:rsid w:val="00E86D3F"/>
    <w:rsid w:val="00E873CE"/>
    <w:rsid w:val="00E875CB"/>
    <w:rsid w:val="00E877E2"/>
    <w:rsid w:val="00E91C98"/>
    <w:rsid w:val="00E9294C"/>
    <w:rsid w:val="00E93053"/>
    <w:rsid w:val="00E93D7D"/>
    <w:rsid w:val="00E958D1"/>
    <w:rsid w:val="00E96028"/>
    <w:rsid w:val="00E96078"/>
    <w:rsid w:val="00E9683B"/>
    <w:rsid w:val="00E974C7"/>
    <w:rsid w:val="00E97882"/>
    <w:rsid w:val="00EA0714"/>
    <w:rsid w:val="00EA0735"/>
    <w:rsid w:val="00EA1262"/>
    <w:rsid w:val="00EA12AD"/>
    <w:rsid w:val="00EA13D8"/>
    <w:rsid w:val="00EA14E6"/>
    <w:rsid w:val="00EA1F0F"/>
    <w:rsid w:val="00EA35C1"/>
    <w:rsid w:val="00EA37D7"/>
    <w:rsid w:val="00EA3F72"/>
    <w:rsid w:val="00EA500C"/>
    <w:rsid w:val="00EA5754"/>
    <w:rsid w:val="00EA583D"/>
    <w:rsid w:val="00EA5C87"/>
    <w:rsid w:val="00EA70D3"/>
    <w:rsid w:val="00EB0AAB"/>
    <w:rsid w:val="00EB0F9A"/>
    <w:rsid w:val="00EB1241"/>
    <w:rsid w:val="00EB28ED"/>
    <w:rsid w:val="00EB2AE3"/>
    <w:rsid w:val="00EB3EBC"/>
    <w:rsid w:val="00EB4009"/>
    <w:rsid w:val="00EB489A"/>
    <w:rsid w:val="00EB4A59"/>
    <w:rsid w:val="00EB559A"/>
    <w:rsid w:val="00EB5B75"/>
    <w:rsid w:val="00EB5BDC"/>
    <w:rsid w:val="00EB7169"/>
    <w:rsid w:val="00EC023E"/>
    <w:rsid w:val="00EC07AF"/>
    <w:rsid w:val="00EC087C"/>
    <w:rsid w:val="00EC17A9"/>
    <w:rsid w:val="00EC26F9"/>
    <w:rsid w:val="00EC39BE"/>
    <w:rsid w:val="00EC3E63"/>
    <w:rsid w:val="00EC4F80"/>
    <w:rsid w:val="00EC536A"/>
    <w:rsid w:val="00EC58D2"/>
    <w:rsid w:val="00EC5A7A"/>
    <w:rsid w:val="00EC6182"/>
    <w:rsid w:val="00EC6F94"/>
    <w:rsid w:val="00EC7600"/>
    <w:rsid w:val="00EC799E"/>
    <w:rsid w:val="00EC7E18"/>
    <w:rsid w:val="00ED0212"/>
    <w:rsid w:val="00ED052A"/>
    <w:rsid w:val="00ED17B6"/>
    <w:rsid w:val="00ED1C8E"/>
    <w:rsid w:val="00ED1D4D"/>
    <w:rsid w:val="00ED25F2"/>
    <w:rsid w:val="00ED2F24"/>
    <w:rsid w:val="00ED3747"/>
    <w:rsid w:val="00ED3780"/>
    <w:rsid w:val="00ED37C9"/>
    <w:rsid w:val="00ED3BCE"/>
    <w:rsid w:val="00ED53C4"/>
    <w:rsid w:val="00ED57E7"/>
    <w:rsid w:val="00ED74A2"/>
    <w:rsid w:val="00ED78B8"/>
    <w:rsid w:val="00ED7C7F"/>
    <w:rsid w:val="00EE0CB6"/>
    <w:rsid w:val="00EE119E"/>
    <w:rsid w:val="00EE19CD"/>
    <w:rsid w:val="00EE1A51"/>
    <w:rsid w:val="00EE2774"/>
    <w:rsid w:val="00EE27FF"/>
    <w:rsid w:val="00EE2921"/>
    <w:rsid w:val="00EE2F0D"/>
    <w:rsid w:val="00EE33F8"/>
    <w:rsid w:val="00EE40D4"/>
    <w:rsid w:val="00EE49D1"/>
    <w:rsid w:val="00EE4AD6"/>
    <w:rsid w:val="00EE6FF6"/>
    <w:rsid w:val="00EE783E"/>
    <w:rsid w:val="00EE7C23"/>
    <w:rsid w:val="00EF0B97"/>
    <w:rsid w:val="00EF1521"/>
    <w:rsid w:val="00EF28D0"/>
    <w:rsid w:val="00EF294F"/>
    <w:rsid w:val="00EF2AAB"/>
    <w:rsid w:val="00EF2BE1"/>
    <w:rsid w:val="00EF53CB"/>
    <w:rsid w:val="00EF5A42"/>
    <w:rsid w:val="00EF68AC"/>
    <w:rsid w:val="00EF7817"/>
    <w:rsid w:val="00F00A70"/>
    <w:rsid w:val="00F01248"/>
    <w:rsid w:val="00F01C34"/>
    <w:rsid w:val="00F02099"/>
    <w:rsid w:val="00F02A33"/>
    <w:rsid w:val="00F034BE"/>
    <w:rsid w:val="00F049A7"/>
    <w:rsid w:val="00F05165"/>
    <w:rsid w:val="00F05D31"/>
    <w:rsid w:val="00F05E61"/>
    <w:rsid w:val="00F05F12"/>
    <w:rsid w:val="00F0623E"/>
    <w:rsid w:val="00F07007"/>
    <w:rsid w:val="00F10601"/>
    <w:rsid w:val="00F111B5"/>
    <w:rsid w:val="00F11AAF"/>
    <w:rsid w:val="00F12625"/>
    <w:rsid w:val="00F131E2"/>
    <w:rsid w:val="00F14B14"/>
    <w:rsid w:val="00F1564A"/>
    <w:rsid w:val="00F157AC"/>
    <w:rsid w:val="00F161F1"/>
    <w:rsid w:val="00F1772A"/>
    <w:rsid w:val="00F177EE"/>
    <w:rsid w:val="00F2143A"/>
    <w:rsid w:val="00F21811"/>
    <w:rsid w:val="00F21AA1"/>
    <w:rsid w:val="00F21D0D"/>
    <w:rsid w:val="00F21D74"/>
    <w:rsid w:val="00F22960"/>
    <w:rsid w:val="00F22AB0"/>
    <w:rsid w:val="00F22CB2"/>
    <w:rsid w:val="00F232F9"/>
    <w:rsid w:val="00F2537E"/>
    <w:rsid w:val="00F255BE"/>
    <w:rsid w:val="00F26DC3"/>
    <w:rsid w:val="00F2705E"/>
    <w:rsid w:val="00F2714D"/>
    <w:rsid w:val="00F307C1"/>
    <w:rsid w:val="00F30B32"/>
    <w:rsid w:val="00F32423"/>
    <w:rsid w:val="00F32C4A"/>
    <w:rsid w:val="00F3307D"/>
    <w:rsid w:val="00F33DCC"/>
    <w:rsid w:val="00F34449"/>
    <w:rsid w:val="00F349BC"/>
    <w:rsid w:val="00F36BFD"/>
    <w:rsid w:val="00F37005"/>
    <w:rsid w:val="00F406C4"/>
    <w:rsid w:val="00F40E85"/>
    <w:rsid w:val="00F40F49"/>
    <w:rsid w:val="00F44258"/>
    <w:rsid w:val="00F44832"/>
    <w:rsid w:val="00F45484"/>
    <w:rsid w:val="00F477D6"/>
    <w:rsid w:val="00F501B6"/>
    <w:rsid w:val="00F502D4"/>
    <w:rsid w:val="00F51387"/>
    <w:rsid w:val="00F53990"/>
    <w:rsid w:val="00F53B1A"/>
    <w:rsid w:val="00F543D3"/>
    <w:rsid w:val="00F54F82"/>
    <w:rsid w:val="00F552B0"/>
    <w:rsid w:val="00F553B7"/>
    <w:rsid w:val="00F556F4"/>
    <w:rsid w:val="00F560CA"/>
    <w:rsid w:val="00F566C7"/>
    <w:rsid w:val="00F57513"/>
    <w:rsid w:val="00F61531"/>
    <w:rsid w:val="00F61826"/>
    <w:rsid w:val="00F61F1B"/>
    <w:rsid w:val="00F62CA8"/>
    <w:rsid w:val="00F62D24"/>
    <w:rsid w:val="00F6317C"/>
    <w:rsid w:val="00F63E3C"/>
    <w:rsid w:val="00F6440F"/>
    <w:rsid w:val="00F64545"/>
    <w:rsid w:val="00F64B79"/>
    <w:rsid w:val="00F64D9A"/>
    <w:rsid w:val="00F65317"/>
    <w:rsid w:val="00F65F5A"/>
    <w:rsid w:val="00F66493"/>
    <w:rsid w:val="00F67A85"/>
    <w:rsid w:val="00F71B9D"/>
    <w:rsid w:val="00F72DFA"/>
    <w:rsid w:val="00F73E0E"/>
    <w:rsid w:val="00F73F8A"/>
    <w:rsid w:val="00F7716C"/>
    <w:rsid w:val="00F77862"/>
    <w:rsid w:val="00F77C2A"/>
    <w:rsid w:val="00F80731"/>
    <w:rsid w:val="00F8160E"/>
    <w:rsid w:val="00F81767"/>
    <w:rsid w:val="00F82B5D"/>
    <w:rsid w:val="00F83617"/>
    <w:rsid w:val="00F83760"/>
    <w:rsid w:val="00F83CC7"/>
    <w:rsid w:val="00F844EB"/>
    <w:rsid w:val="00F84B0B"/>
    <w:rsid w:val="00F857CF"/>
    <w:rsid w:val="00F8691F"/>
    <w:rsid w:val="00F9096B"/>
    <w:rsid w:val="00F9160F"/>
    <w:rsid w:val="00F917C8"/>
    <w:rsid w:val="00F92175"/>
    <w:rsid w:val="00F929CF"/>
    <w:rsid w:val="00F92F2C"/>
    <w:rsid w:val="00F932A2"/>
    <w:rsid w:val="00F93AD4"/>
    <w:rsid w:val="00F95703"/>
    <w:rsid w:val="00F95BFE"/>
    <w:rsid w:val="00F95D45"/>
    <w:rsid w:val="00F95F19"/>
    <w:rsid w:val="00F96A23"/>
    <w:rsid w:val="00F96B21"/>
    <w:rsid w:val="00FA0111"/>
    <w:rsid w:val="00FA02C8"/>
    <w:rsid w:val="00FA0346"/>
    <w:rsid w:val="00FA03D1"/>
    <w:rsid w:val="00FA0819"/>
    <w:rsid w:val="00FA1B0C"/>
    <w:rsid w:val="00FA2359"/>
    <w:rsid w:val="00FA2A83"/>
    <w:rsid w:val="00FA38CA"/>
    <w:rsid w:val="00FA4E78"/>
    <w:rsid w:val="00FA4ED1"/>
    <w:rsid w:val="00FA574A"/>
    <w:rsid w:val="00FA6ED2"/>
    <w:rsid w:val="00FA76CC"/>
    <w:rsid w:val="00FA7CE1"/>
    <w:rsid w:val="00FB015D"/>
    <w:rsid w:val="00FB0A76"/>
    <w:rsid w:val="00FB16EA"/>
    <w:rsid w:val="00FB1A7A"/>
    <w:rsid w:val="00FB3046"/>
    <w:rsid w:val="00FB354D"/>
    <w:rsid w:val="00FB3FB6"/>
    <w:rsid w:val="00FB4A37"/>
    <w:rsid w:val="00FB5DC7"/>
    <w:rsid w:val="00FB643E"/>
    <w:rsid w:val="00FB7B96"/>
    <w:rsid w:val="00FC0018"/>
    <w:rsid w:val="00FC080B"/>
    <w:rsid w:val="00FC0E4C"/>
    <w:rsid w:val="00FC116C"/>
    <w:rsid w:val="00FC1463"/>
    <w:rsid w:val="00FC2753"/>
    <w:rsid w:val="00FC2A26"/>
    <w:rsid w:val="00FC34CC"/>
    <w:rsid w:val="00FC34DD"/>
    <w:rsid w:val="00FC466F"/>
    <w:rsid w:val="00FC61E8"/>
    <w:rsid w:val="00FC65F3"/>
    <w:rsid w:val="00FC73E2"/>
    <w:rsid w:val="00FC75DD"/>
    <w:rsid w:val="00FC7943"/>
    <w:rsid w:val="00FC7B70"/>
    <w:rsid w:val="00FD2067"/>
    <w:rsid w:val="00FD2271"/>
    <w:rsid w:val="00FD3495"/>
    <w:rsid w:val="00FD368F"/>
    <w:rsid w:val="00FD3E0B"/>
    <w:rsid w:val="00FD401D"/>
    <w:rsid w:val="00FD4049"/>
    <w:rsid w:val="00FD48E6"/>
    <w:rsid w:val="00FD4DC1"/>
    <w:rsid w:val="00FD4F52"/>
    <w:rsid w:val="00FD52D6"/>
    <w:rsid w:val="00FD6CD5"/>
    <w:rsid w:val="00FE0625"/>
    <w:rsid w:val="00FE0830"/>
    <w:rsid w:val="00FE10BD"/>
    <w:rsid w:val="00FE1AF7"/>
    <w:rsid w:val="00FE236B"/>
    <w:rsid w:val="00FE31C6"/>
    <w:rsid w:val="00FE3AD8"/>
    <w:rsid w:val="00FE44DC"/>
    <w:rsid w:val="00FE4725"/>
    <w:rsid w:val="00FE4787"/>
    <w:rsid w:val="00FE4A0F"/>
    <w:rsid w:val="00FE586B"/>
    <w:rsid w:val="00FE5DEE"/>
    <w:rsid w:val="00FE5EBA"/>
    <w:rsid w:val="00FE6172"/>
    <w:rsid w:val="00FE710E"/>
    <w:rsid w:val="00FE722D"/>
    <w:rsid w:val="00FE72B1"/>
    <w:rsid w:val="00FE7384"/>
    <w:rsid w:val="00FE77FA"/>
    <w:rsid w:val="00FE7A47"/>
    <w:rsid w:val="00FF04A0"/>
    <w:rsid w:val="00FF072C"/>
    <w:rsid w:val="00FF09AB"/>
    <w:rsid w:val="00FF0D6B"/>
    <w:rsid w:val="00FF11CE"/>
    <w:rsid w:val="00FF1355"/>
    <w:rsid w:val="00FF208F"/>
    <w:rsid w:val="00FF285C"/>
    <w:rsid w:val="00FF2929"/>
    <w:rsid w:val="00FF299B"/>
    <w:rsid w:val="00FF2B01"/>
    <w:rsid w:val="00FF2FD8"/>
    <w:rsid w:val="00FF3026"/>
    <w:rsid w:val="00FF32CC"/>
    <w:rsid w:val="00FF45AC"/>
    <w:rsid w:val="00FF4B41"/>
    <w:rsid w:val="00FF658F"/>
    <w:rsid w:val="00FF6A6C"/>
    <w:rsid w:val="00FF732F"/>
    <w:rsid w:val="00FF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5E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7C23"/>
    <w:pPr>
      <w:keepNext/>
      <w:jc w:val="center"/>
      <w:outlineLvl w:val="0"/>
    </w:pPr>
    <w:rPr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5FC0"/>
    <w:rPr>
      <w:rFonts w:ascii="Cambria" w:hAnsi="Cambria" w:cs="Times New Roman"/>
      <w:b/>
      <w:bCs/>
      <w:kern w:val="32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A926A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05FC0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A926AA"/>
    <w:pPr>
      <w:jc w:val="both"/>
    </w:pPr>
    <w:rPr>
      <w:sz w:val="26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35BC7"/>
    <w:rPr>
      <w:rFonts w:cs="Times New Roman"/>
      <w:sz w:val="24"/>
    </w:rPr>
  </w:style>
  <w:style w:type="paragraph" w:styleId="Title">
    <w:name w:val="Title"/>
    <w:aliases w:val="Знак,Знак Знак Знак"/>
    <w:basedOn w:val="Normal"/>
    <w:link w:val="TitleChar"/>
    <w:uiPriority w:val="99"/>
    <w:qFormat/>
    <w:rsid w:val="00BC0FD7"/>
    <w:pPr>
      <w:jc w:val="center"/>
    </w:pPr>
    <w:rPr>
      <w:b/>
      <w:bCs/>
      <w:sz w:val="28"/>
    </w:rPr>
  </w:style>
  <w:style w:type="character" w:customStyle="1" w:styleId="TitleChar">
    <w:name w:val="Title Char"/>
    <w:aliases w:val="Знак Char,Знак Знак Знак Char"/>
    <w:basedOn w:val="DefaultParagraphFont"/>
    <w:link w:val="Title"/>
    <w:uiPriority w:val="99"/>
    <w:locked/>
    <w:rsid w:val="00880F7D"/>
    <w:rPr>
      <w:rFonts w:cs="Times New Roman"/>
      <w:b/>
      <w:sz w:val="24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EE7C2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F5A6E"/>
    <w:rPr>
      <w:rFonts w:cs="Times New Roman"/>
      <w:sz w:val="24"/>
    </w:rPr>
  </w:style>
  <w:style w:type="paragraph" w:customStyle="1" w:styleId="1">
    <w:name w:val="Знак1"/>
    <w:basedOn w:val="Normal"/>
    <w:next w:val="Normal"/>
    <w:uiPriority w:val="99"/>
    <w:semiHidden/>
    <w:rsid w:val="00EE7C2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">
    <w:name w:val="Знак Знак Знак Знак Знак Знак Знак"/>
    <w:basedOn w:val="Normal"/>
    <w:uiPriority w:val="99"/>
    <w:rsid w:val="00D14D6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F807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Normal"/>
    <w:uiPriority w:val="99"/>
    <w:rsid w:val="008E1682"/>
    <w:pPr>
      <w:jc w:val="center"/>
    </w:pPr>
    <w:rPr>
      <w:b/>
      <w:sz w:val="27"/>
      <w:szCs w:val="20"/>
      <w:lang w:eastAsia="en-US"/>
    </w:rPr>
  </w:style>
  <w:style w:type="character" w:customStyle="1" w:styleId="10">
    <w:name w:val="Знак Знак1"/>
    <w:uiPriority w:val="99"/>
    <w:locked/>
    <w:rsid w:val="0089032A"/>
    <w:rPr>
      <w:sz w:val="24"/>
      <w:lang w:val="ru-RU" w:eastAsia="ru-RU"/>
    </w:rPr>
  </w:style>
  <w:style w:type="character" w:customStyle="1" w:styleId="3">
    <w:name w:val="Знак Знак3"/>
    <w:uiPriority w:val="99"/>
    <w:locked/>
    <w:rsid w:val="00303F8F"/>
    <w:rPr>
      <w:sz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4E42A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E42A2"/>
    <w:rPr>
      <w:rFonts w:ascii="Segoe UI" w:hAnsi="Segoe UI" w:cs="Times New Roman"/>
      <w:sz w:val="18"/>
    </w:rPr>
  </w:style>
  <w:style w:type="character" w:customStyle="1" w:styleId="2">
    <w:name w:val="Знак Знак2"/>
    <w:uiPriority w:val="99"/>
    <w:locked/>
    <w:rsid w:val="00E27FF7"/>
    <w:rPr>
      <w:sz w:val="24"/>
      <w:lang w:val="ru-RU" w:eastAsia="ru-RU"/>
    </w:rPr>
  </w:style>
  <w:style w:type="paragraph" w:customStyle="1" w:styleId="ConsPlusNormal">
    <w:name w:val="ConsPlusNormal"/>
    <w:uiPriority w:val="99"/>
    <w:rsid w:val="001D7742"/>
    <w:pPr>
      <w:autoSpaceDE w:val="0"/>
      <w:autoSpaceDN w:val="0"/>
      <w:adjustRightInd w:val="0"/>
    </w:pPr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rsid w:val="00FE7A47"/>
    <w:pPr>
      <w:spacing w:after="200" w:line="276" w:lineRule="auto"/>
      <w:ind w:left="720"/>
      <w:contextualSpacing/>
    </w:pPr>
    <w:rPr>
      <w:rFonts w:ascii="Calibri" w:hAnsi="Calibri"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99"/>
    <w:locked/>
    <w:rsid w:val="00FE7A47"/>
    <w:rPr>
      <w:rFonts w:ascii="Calibri" w:eastAsia="Times New Roman" w:hAnsi="Calibri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560E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60E4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rsid w:val="009B5ED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22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2783</TotalTime>
  <Pages>28</Pages>
  <Words>10676</Words>
  <Characters>-32766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OUIO2</dc:creator>
  <cp:keywords/>
  <dc:description/>
  <cp:lastModifiedBy>Гроховская</cp:lastModifiedBy>
  <cp:revision>161</cp:revision>
  <cp:lastPrinted>2017-05-18T03:56:00Z</cp:lastPrinted>
  <dcterms:created xsi:type="dcterms:W3CDTF">2016-05-25T13:01:00Z</dcterms:created>
  <dcterms:modified xsi:type="dcterms:W3CDTF">2017-05-30T08:56:00Z</dcterms:modified>
</cp:coreProperties>
</file>